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p>
    <w:p w:rsidR="00804051" w:rsidRDefault="00804051" w:rsidP="006C70F9">
      <w:pPr>
        <w:jc w:val="center"/>
        <w:rPr>
          <w:b/>
          <w:sz w:val="28"/>
          <w:szCs w:val="28"/>
        </w:rPr>
      </w:pPr>
      <w:bookmarkStart w:id="0" w:name="_GoBack"/>
      <w:bookmarkEnd w:id="0"/>
    </w:p>
    <w:p w:rsidR="00804051" w:rsidRDefault="00804051" w:rsidP="00E035CD">
      <w:pPr>
        <w:spacing w:line="360" w:lineRule="auto"/>
        <w:jc w:val="center"/>
        <w:rPr>
          <w:b/>
          <w:sz w:val="28"/>
          <w:szCs w:val="28"/>
        </w:rPr>
      </w:pPr>
    </w:p>
    <w:p w:rsidR="00804051" w:rsidRPr="00172EA4" w:rsidRDefault="00804051" w:rsidP="00E035CD">
      <w:pPr>
        <w:spacing w:line="360" w:lineRule="auto"/>
        <w:jc w:val="center"/>
        <w:rPr>
          <w:b/>
          <w:sz w:val="28"/>
          <w:szCs w:val="28"/>
        </w:rPr>
      </w:pPr>
      <w:r w:rsidRPr="00172EA4">
        <w:rPr>
          <w:b/>
          <w:sz w:val="28"/>
          <w:szCs w:val="28"/>
        </w:rPr>
        <w:t>Об утверждении Муниципальной программы «Охрана окружающей среды Тетюшского муниципального района на 2016-2020 годы»</w:t>
      </w:r>
    </w:p>
    <w:p w:rsidR="00804051" w:rsidRDefault="00804051" w:rsidP="00E035CD">
      <w:pPr>
        <w:spacing w:line="360" w:lineRule="auto"/>
        <w:jc w:val="center"/>
        <w:rPr>
          <w:b/>
          <w:sz w:val="28"/>
          <w:szCs w:val="28"/>
        </w:rPr>
      </w:pPr>
    </w:p>
    <w:p w:rsidR="00804051" w:rsidRDefault="00804051" w:rsidP="00E035CD">
      <w:pPr>
        <w:spacing w:line="360" w:lineRule="auto"/>
        <w:jc w:val="both"/>
        <w:rPr>
          <w:b/>
          <w:sz w:val="28"/>
          <w:szCs w:val="28"/>
        </w:rPr>
      </w:pPr>
      <w:r w:rsidRPr="009370AF">
        <w:rPr>
          <w:sz w:val="28"/>
          <w:szCs w:val="28"/>
        </w:rPr>
        <w:t>В соответствии с Федеральным законом от 6 октября 2003 года №131-ФЗ «Об общих принципах организации местного самоуправления в Российской Федерации», Федеральным законом от 10 января 2002 года №7-ФЗ «Об охране окружающей среды»</w:t>
      </w:r>
      <w:r>
        <w:rPr>
          <w:sz w:val="28"/>
          <w:szCs w:val="28"/>
        </w:rPr>
        <w:t xml:space="preserve"> Исполнительный комитет Тетюшского муниципального района </w:t>
      </w:r>
      <w:r w:rsidRPr="009370AF">
        <w:rPr>
          <w:b/>
          <w:sz w:val="28"/>
          <w:szCs w:val="28"/>
        </w:rPr>
        <w:t>ПОСТАНОВЛЯЕТ:</w:t>
      </w:r>
    </w:p>
    <w:p w:rsidR="00804051" w:rsidRDefault="00804051" w:rsidP="00E035CD">
      <w:pPr>
        <w:spacing w:line="360" w:lineRule="auto"/>
        <w:jc w:val="both"/>
        <w:rPr>
          <w:sz w:val="28"/>
          <w:szCs w:val="28"/>
        </w:rPr>
      </w:pPr>
      <w:r w:rsidRPr="00267372">
        <w:rPr>
          <w:sz w:val="28"/>
          <w:szCs w:val="28"/>
        </w:rPr>
        <w:t xml:space="preserve">1. Утвердить прилагаемую </w:t>
      </w:r>
      <w:r>
        <w:rPr>
          <w:sz w:val="28"/>
          <w:szCs w:val="28"/>
        </w:rPr>
        <w:t>муниципальную</w:t>
      </w:r>
      <w:r w:rsidRPr="00267372">
        <w:rPr>
          <w:sz w:val="28"/>
          <w:szCs w:val="28"/>
        </w:rPr>
        <w:t xml:space="preserve"> программ</w:t>
      </w:r>
      <w:r>
        <w:rPr>
          <w:sz w:val="28"/>
          <w:szCs w:val="28"/>
        </w:rPr>
        <w:t>у</w:t>
      </w:r>
      <w:r w:rsidRPr="00267372">
        <w:rPr>
          <w:sz w:val="28"/>
          <w:szCs w:val="28"/>
        </w:rPr>
        <w:t xml:space="preserve"> «Охрана окружающей среды Тетюшского муниципального района на 2016-2020 годы»</w:t>
      </w:r>
      <w:r>
        <w:rPr>
          <w:sz w:val="28"/>
          <w:szCs w:val="28"/>
        </w:rPr>
        <w:t>.</w:t>
      </w:r>
    </w:p>
    <w:p w:rsidR="00804051" w:rsidRDefault="00804051" w:rsidP="00E035CD">
      <w:pPr>
        <w:spacing w:line="360" w:lineRule="auto"/>
        <w:jc w:val="both"/>
        <w:rPr>
          <w:sz w:val="28"/>
          <w:szCs w:val="28"/>
        </w:rPr>
      </w:pPr>
      <w:r>
        <w:rPr>
          <w:sz w:val="28"/>
          <w:szCs w:val="28"/>
        </w:rPr>
        <w:t xml:space="preserve">        2. Контроль за исполнением настоящего постановления возложить на заместителя Руководителя Исполнительного комитета Тетюшского муниципального района А.Г. Фатыхова.</w:t>
      </w:r>
    </w:p>
    <w:p w:rsidR="00804051" w:rsidRDefault="00804051" w:rsidP="00E035CD">
      <w:pPr>
        <w:spacing w:line="360" w:lineRule="auto"/>
        <w:jc w:val="both"/>
        <w:rPr>
          <w:sz w:val="28"/>
          <w:szCs w:val="28"/>
        </w:rPr>
      </w:pPr>
    </w:p>
    <w:p w:rsidR="00804051" w:rsidRDefault="00804051" w:rsidP="00E035CD">
      <w:pPr>
        <w:spacing w:line="360" w:lineRule="auto"/>
        <w:jc w:val="both"/>
        <w:rPr>
          <w:sz w:val="28"/>
          <w:szCs w:val="28"/>
        </w:rPr>
      </w:pPr>
    </w:p>
    <w:p w:rsidR="00804051" w:rsidRPr="00267372" w:rsidRDefault="00804051" w:rsidP="00E035CD">
      <w:pPr>
        <w:spacing w:line="360" w:lineRule="auto"/>
        <w:jc w:val="both"/>
        <w:rPr>
          <w:b/>
          <w:sz w:val="28"/>
          <w:szCs w:val="28"/>
        </w:rPr>
      </w:pPr>
      <w:r>
        <w:rPr>
          <w:b/>
          <w:sz w:val="28"/>
          <w:szCs w:val="28"/>
        </w:rPr>
        <w:t>Руководитель                                                                                    А.Б. Семенычев</w:t>
      </w:r>
    </w:p>
    <w:p w:rsidR="00804051" w:rsidRPr="00172EA4" w:rsidRDefault="00804051" w:rsidP="00E035CD">
      <w:pPr>
        <w:spacing w:line="360" w:lineRule="auto"/>
        <w:ind w:firstLine="567"/>
        <w:jc w:val="both"/>
        <w:rPr>
          <w:sz w:val="28"/>
          <w:szCs w:val="28"/>
        </w:rPr>
      </w:pPr>
    </w:p>
    <w:p w:rsidR="00804051" w:rsidRPr="00172EA4" w:rsidRDefault="00804051" w:rsidP="00E035CD">
      <w:pPr>
        <w:spacing w:line="360" w:lineRule="auto"/>
        <w:ind w:firstLine="567"/>
        <w:jc w:val="both"/>
        <w:rPr>
          <w:sz w:val="28"/>
          <w:szCs w:val="28"/>
        </w:rPr>
      </w:pPr>
    </w:p>
    <w:p w:rsidR="00804051" w:rsidRDefault="00804051" w:rsidP="00E035CD">
      <w:pPr>
        <w:spacing w:line="360" w:lineRule="auto"/>
        <w:jc w:val="center"/>
        <w:rPr>
          <w:b/>
          <w:sz w:val="28"/>
          <w:szCs w:val="28"/>
        </w:rPr>
      </w:pPr>
    </w:p>
    <w:p w:rsidR="00804051" w:rsidRDefault="00804051" w:rsidP="00E035CD">
      <w:pPr>
        <w:spacing w:line="360" w:lineRule="auto"/>
        <w:jc w:val="center"/>
        <w:rPr>
          <w:b/>
          <w:sz w:val="28"/>
          <w:szCs w:val="28"/>
        </w:rPr>
      </w:pPr>
    </w:p>
    <w:p w:rsidR="00804051" w:rsidRDefault="00804051" w:rsidP="006C70F9">
      <w:pPr>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67372">
      <w:pPr>
        <w:spacing w:line="276" w:lineRule="auto"/>
        <w:ind w:left="4956"/>
        <w:jc w:val="both"/>
        <w:rPr>
          <w:sz w:val="24"/>
          <w:szCs w:val="24"/>
        </w:rPr>
      </w:pPr>
      <w:r>
        <w:rPr>
          <w:sz w:val="24"/>
          <w:szCs w:val="24"/>
        </w:rPr>
        <w:t>Приложение</w:t>
      </w:r>
    </w:p>
    <w:p w:rsidR="00804051" w:rsidRDefault="00804051" w:rsidP="00267372">
      <w:pPr>
        <w:spacing w:line="276" w:lineRule="auto"/>
        <w:ind w:left="4956"/>
        <w:jc w:val="both"/>
        <w:rPr>
          <w:sz w:val="24"/>
          <w:szCs w:val="24"/>
        </w:rPr>
      </w:pPr>
      <w:r>
        <w:rPr>
          <w:sz w:val="24"/>
          <w:szCs w:val="24"/>
        </w:rPr>
        <w:t>к постановлению Исполнительного</w:t>
      </w:r>
    </w:p>
    <w:p w:rsidR="00804051" w:rsidRDefault="00804051" w:rsidP="00267372">
      <w:pPr>
        <w:spacing w:line="276" w:lineRule="auto"/>
        <w:ind w:left="4956"/>
        <w:jc w:val="both"/>
        <w:rPr>
          <w:sz w:val="24"/>
          <w:szCs w:val="24"/>
        </w:rPr>
      </w:pPr>
      <w:r>
        <w:rPr>
          <w:sz w:val="24"/>
          <w:szCs w:val="24"/>
        </w:rPr>
        <w:t>комитета Тетюшского муниципального района</w:t>
      </w:r>
    </w:p>
    <w:p w:rsidR="00804051" w:rsidRPr="00267372" w:rsidRDefault="00804051" w:rsidP="00267372">
      <w:pPr>
        <w:spacing w:line="276" w:lineRule="auto"/>
        <w:ind w:left="4956"/>
        <w:jc w:val="both"/>
        <w:rPr>
          <w:sz w:val="24"/>
          <w:szCs w:val="24"/>
        </w:rPr>
      </w:pPr>
      <w:r>
        <w:rPr>
          <w:sz w:val="24"/>
          <w:szCs w:val="24"/>
        </w:rPr>
        <w:t xml:space="preserve">от  17 мая </w:t>
      </w:r>
      <w:smartTag w:uri="urn:schemas-microsoft-com:office:smarttags" w:element="metricconverter">
        <w:smartTagPr>
          <w:attr w:name="ProductID" w:val="2016 г"/>
        </w:smartTagPr>
        <w:r>
          <w:rPr>
            <w:sz w:val="24"/>
            <w:szCs w:val="24"/>
          </w:rPr>
          <w:t>2016 г</w:t>
        </w:r>
      </w:smartTag>
      <w:r>
        <w:rPr>
          <w:sz w:val="24"/>
          <w:szCs w:val="24"/>
        </w:rPr>
        <w:t>. № 235</w:t>
      </w: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Pr="000504FB" w:rsidRDefault="00804051" w:rsidP="002C16AC">
      <w:pPr>
        <w:spacing w:line="276" w:lineRule="auto"/>
        <w:jc w:val="center"/>
        <w:rPr>
          <w:b/>
          <w:sz w:val="32"/>
          <w:szCs w:val="32"/>
        </w:rPr>
      </w:pPr>
      <w:r w:rsidRPr="000504FB">
        <w:rPr>
          <w:b/>
          <w:sz w:val="32"/>
          <w:szCs w:val="32"/>
        </w:rPr>
        <w:t xml:space="preserve">Муниципальная программа </w:t>
      </w:r>
    </w:p>
    <w:p w:rsidR="00804051" w:rsidRPr="000504FB" w:rsidRDefault="00804051" w:rsidP="002C16AC">
      <w:pPr>
        <w:spacing w:line="276" w:lineRule="auto"/>
        <w:jc w:val="center"/>
        <w:rPr>
          <w:b/>
          <w:sz w:val="32"/>
          <w:szCs w:val="32"/>
        </w:rPr>
      </w:pPr>
      <w:r w:rsidRPr="000504FB">
        <w:rPr>
          <w:b/>
          <w:sz w:val="32"/>
          <w:szCs w:val="32"/>
        </w:rPr>
        <w:t xml:space="preserve">«Охрана окружающей среды Тетюшского муниципального района </w:t>
      </w:r>
    </w:p>
    <w:p w:rsidR="00804051" w:rsidRPr="000504FB" w:rsidRDefault="00804051" w:rsidP="002C16AC">
      <w:pPr>
        <w:spacing w:line="276" w:lineRule="auto"/>
        <w:jc w:val="center"/>
        <w:rPr>
          <w:b/>
          <w:sz w:val="32"/>
          <w:szCs w:val="32"/>
        </w:rPr>
      </w:pPr>
      <w:r w:rsidRPr="000504FB">
        <w:rPr>
          <w:b/>
          <w:sz w:val="32"/>
          <w:szCs w:val="32"/>
        </w:rPr>
        <w:t xml:space="preserve">на 2016-2020 годы» </w:t>
      </w:r>
    </w:p>
    <w:p w:rsidR="00804051" w:rsidRPr="000504FB" w:rsidRDefault="00804051" w:rsidP="002C16AC">
      <w:pPr>
        <w:spacing w:line="276" w:lineRule="auto"/>
        <w:jc w:val="center"/>
        <w:rPr>
          <w:b/>
          <w:sz w:val="32"/>
          <w:szCs w:val="32"/>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jc w:val="center"/>
        <w:rPr>
          <w:b/>
          <w:sz w:val="28"/>
          <w:szCs w:val="28"/>
        </w:rPr>
      </w:pPr>
    </w:p>
    <w:p w:rsidR="00804051" w:rsidRDefault="00804051" w:rsidP="002C16AC">
      <w:pPr>
        <w:spacing w:line="276" w:lineRule="auto"/>
        <w:rPr>
          <w:b/>
          <w:sz w:val="28"/>
          <w:szCs w:val="28"/>
        </w:rPr>
      </w:pPr>
    </w:p>
    <w:p w:rsidR="00804051" w:rsidRDefault="00804051" w:rsidP="002C16AC">
      <w:pPr>
        <w:spacing w:line="276" w:lineRule="auto"/>
        <w:rPr>
          <w:b/>
          <w:sz w:val="28"/>
          <w:szCs w:val="28"/>
        </w:rPr>
      </w:pPr>
    </w:p>
    <w:p w:rsidR="00804051" w:rsidRDefault="00804051" w:rsidP="002C16AC">
      <w:pPr>
        <w:spacing w:line="276" w:lineRule="auto"/>
        <w:rPr>
          <w:b/>
          <w:sz w:val="28"/>
          <w:szCs w:val="28"/>
        </w:rPr>
      </w:pPr>
    </w:p>
    <w:p w:rsidR="00804051" w:rsidRDefault="00804051" w:rsidP="002C16AC">
      <w:pPr>
        <w:spacing w:line="276" w:lineRule="auto"/>
        <w:rPr>
          <w:b/>
          <w:sz w:val="28"/>
          <w:szCs w:val="28"/>
        </w:rPr>
      </w:pPr>
    </w:p>
    <w:p w:rsidR="00804051" w:rsidRPr="003D4965" w:rsidRDefault="00804051" w:rsidP="002C16AC">
      <w:pPr>
        <w:spacing w:line="276" w:lineRule="auto"/>
        <w:rPr>
          <w:b/>
          <w:sz w:val="24"/>
          <w:szCs w:val="24"/>
        </w:rPr>
      </w:pPr>
    </w:p>
    <w:p w:rsidR="00804051" w:rsidRPr="0092067F" w:rsidRDefault="00804051" w:rsidP="002C16AC">
      <w:pPr>
        <w:spacing w:line="276" w:lineRule="auto"/>
        <w:jc w:val="center"/>
        <w:rPr>
          <w:b/>
          <w:sz w:val="25"/>
          <w:szCs w:val="25"/>
        </w:rPr>
      </w:pPr>
      <w:r w:rsidRPr="0092067F">
        <w:rPr>
          <w:b/>
          <w:sz w:val="25"/>
          <w:szCs w:val="25"/>
        </w:rPr>
        <w:t>ПАСПОРТ ПРОГРАММЫ</w:t>
      </w:r>
    </w:p>
    <w:p w:rsidR="00804051" w:rsidRPr="0092067F" w:rsidRDefault="00804051" w:rsidP="002C16AC">
      <w:pPr>
        <w:spacing w:line="276" w:lineRule="auto"/>
        <w:jc w:val="center"/>
        <w:rPr>
          <w:b/>
          <w:sz w:val="25"/>
          <w:szCs w:val="25"/>
        </w:rPr>
      </w:pPr>
    </w:p>
    <w:tbl>
      <w:tblPr>
        <w:tblW w:w="0" w:type="auto"/>
        <w:tblLook w:val="01E0"/>
      </w:tblPr>
      <w:tblGrid>
        <w:gridCol w:w="2628"/>
        <w:gridCol w:w="6840"/>
      </w:tblGrid>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Наименование</w:t>
            </w:r>
          </w:p>
          <w:p w:rsidR="00804051" w:rsidRPr="00826C36" w:rsidRDefault="00804051" w:rsidP="00826C36">
            <w:pPr>
              <w:spacing w:line="276" w:lineRule="auto"/>
              <w:jc w:val="both"/>
              <w:rPr>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Муниципальная программа «Охрана окружающей среды Тетюшского муниципального района на 2016-2020 годы»</w:t>
            </w: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 xml:space="preserve">Правовая основа </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Федеральный закон от 6 октября 2003 года №131-ФЗ «Об общих принципах организации местного самоуправления в Российской Федерации»;</w:t>
            </w:r>
          </w:p>
          <w:p w:rsidR="00804051" w:rsidRPr="00826C36" w:rsidRDefault="00804051" w:rsidP="00826C36">
            <w:pPr>
              <w:spacing w:line="276" w:lineRule="auto"/>
              <w:jc w:val="both"/>
              <w:rPr>
                <w:sz w:val="25"/>
                <w:szCs w:val="25"/>
              </w:rPr>
            </w:pPr>
            <w:r w:rsidRPr="00826C36">
              <w:rPr>
                <w:sz w:val="25"/>
                <w:szCs w:val="25"/>
              </w:rPr>
              <w:t>Федеральный закон от 10 января 2002 года №7-ФЗ «Об охране окружающей среды».</w:t>
            </w: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Заказчик</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Исполнительный комитет Тетюшского муниципального района</w:t>
            </w:r>
          </w:p>
          <w:p w:rsidR="00804051" w:rsidRPr="00826C36" w:rsidRDefault="00804051" w:rsidP="00826C36">
            <w:pPr>
              <w:spacing w:line="276" w:lineRule="auto"/>
              <w:jc w:val="both"/>
              <w:rPr>
                <w:sz w:val="25"/>
                <w:szCs w:val="25"/>
              </w:rPr>
            </w:pP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 xml:space="preserve">Разработчик </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Отдел строительства, ЖКХ и энергетики Исполнительного комитета Тетюшского муниципального района</w:t>
            </w: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 xml:space="preserve">Исполнитель </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Исполнительный комитет Тетюшского муниципального района</w:t>
            </w:r>
          </w:p>
        </w:tc>
      </w:tr>
      <w:tr w:rsidR="00804051" w:rsidRPr="0092067F" w:rsidTr="00826C36">
        <w:tc>
          <w:tcPr>
            <w:tcW w:w="2628" w:type="dxa"/>
          </w:tcPr>
          <w:p w:rsidR="00804051" w:rsidRPr="00826C36" w:rsidRDefault="00804051" w:rsidP="00826C36">
            <w:pPr>
              <w:spacing w:line="276" w:lineRule="auto"/>
              <w:jc w:val="both"/>
              <w:rPr>
                <w:b/>
                <w:sz w:val="25"/>
                <w:szCs w:val="25"/>
              </w:rPr>
            </w:pPr>
          </w:p>
        </w:tc>
        <w:tc>
          <w:tcPr>
            <w:tcW w:w="6840" w:type="dxa"/>
          </w:tcPr>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Цели 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улучшение экологической обстановки на территории Тетюшского муниципального района;</w:t>
            </w:r>
          </w:p>
          <w:p w:rsidR="00804051" w:rsidRPr="00826C36" w:rsidRDefault="00804051" w:rsidP="00826C36">
            <w:pPr>
              <w:spacing w:line="276" w:lineRule="auto"/>
              <w:jc w:val="both"/>
              <w:rPr>
                <w:sz w:val="25"/>
                <w:szCs w:val="25"/>
              </w:rPr>
            </w:pPr>
            <w:r w:rsidRPr="00826C36">
              <w:rPr>
                <w:sz w:val="25"/>
                <w:szCs w:val="25"/>
              </w:rPr>
              <w:t>обеспечение качества компонентов окружающей среды в соответствии с нормативными правовыми актами:</w:t>
            </w:r>
          </w:p>
          <w:p w:rsidR="00804051" w:rsidRPr="00826C36" w:rsidRDefault="00804051" w:rsidP="00826C36">
            <w:pPr>
              <w:spacing w:line="276" w:lineRule="auto"/>
              <w:jc w:val="both"/>
              <w:rPr>
                <w:sz w:val="25"/>
                <w:szCs w:val="25"/>
              </w:rPr>
            </w:pPr>
            <w:r w:rsidRPr="00826C36">
              <w:rPr>
                <w:sz w:val="25"/>
                <w:szCs w:val="25"/>
              </w:rPr>
              <w:t>обеспечение потребности органов местного самоуправления района, физических и юридических лиц в информации о состоянии окружающей среды путем организации мониторинга окружающей природной среды и источников воздействия на ее компоненты.</w:t>
            </w: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 xml:space="preserve">Задачи </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 xml:space="preserve">реализация проектов (мероприятий), исключающих недопустимую </w:t>
            </w:r>
            <w:r w:rsidRPr="00826C36">
              <w:rPr>
                <w:color w:val="000000"/>
                <w:sz w:val="25"/>
                <w:szCs w:val="25"/>
              </w:rPr>
              <w:t>антропогенную</w:t>
            </w:r>
            <w:r w:rsidRPr="00826C36">
              <w:rPr>
                <w:sz w:val="25"/>
                <w:szCs w:val="25"/>
              </w:rPr>
              <w:t xml:space="preserve"> нагрузку на окружающую природную среду, позволяющих развивать социально-экономическую сферу муниципального района, рационально использовать имеющиеся природные ресурсы, а также максимально использовать вторичные ресурсы, утилизировать отходы производства и потребления;</w:t>
            </w:r>
          </w:p>
          <w:p w:rsidR="00804051" w:rsidRPr="00826C36" w:rsidRDefault="00804051" w:rsidP="00826C36">
            <w:pPr>
              <w:spacing w:line="276" w:lineRule="auto"/>
              <w:jc w:val="both"/>
              <w:rPr>
                <w:sz w:val="25"/>
                <w:szCs w:val="25"/>
              </w:rPr>
            </w:pPr>
            <w:r w:rsidRPr="00826C36">
              <w:rPr>
                <w:sz w:val="25"/>
                <w:szCs w:val="25"/>
              </w:rPr>
              <w:t>улучшение качества окружающей природной среды или его восстановление до благоприятных параметров.</w:t>
            </w: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 xml:space="preserve">Механизм </w:t>
            </w:r>
          </w:p>
          <w:p w:rsidR="00804051" w:rsidRPr="00826C36" w:rsidRDefault="00804051" w:rsidP="00826C36">
            <w:pPr>
              <w:spacing w:line="276" w:lineRule="auto"/>
              <w:jc w:val="both"/>
              <w:rPr>
                <w:b/>
                <w:sz w:val="25"/>
                <w:szCs w:val="25"/>
              </w:rPr>
            </w:pPr>
            <w:r w:rsidRPr="00826C36">
              <w:rPr>
                <w:b/>
                <w:sz w:val="25"/>
                <w:szCs w:val="25"/>
              </w:rPr>
              <w:t xml:space="preserve">реализации </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Программа реализуется в соответствии с прилагаемыми мероприятиями (приложение к Программе).</w:t>
            </w: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Сроки реализации 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2016-2020 годы</w:t>
            </w:r>
          </w:p>
          <w:p w:rsidR="00804051" w:rsidRPr="00826C36" w:rsidRDefault="00804051" w:rsidP="00826C36">
            <w:pPr>
              <w:spacing w:line="276" w:lineRule="auto"/>
              <w:jc w:val="both"/>
              <w:rPr>
                <w:sz w:val="25"/>
                <w:szCs w:val="25"/>
              </w:rPr>
            </w:pPr>
          </w:p>
          <w:p w:rsidR="00804051" w:rsidRPr="00826C36" w:rsidRDefault="00804051" w:rsidP="00826C36">
            <w:pPr>
              <w:spacing w:line="276" w:lineRule="auto"/>
              <w:jc w:val="both"/>
              <w:rPr>
                <w:sz w:val="25"/>
                <w:szCs w:val="25"/>
              </w:rPr>
            </w:pPr>
          </w:p>
        </w:tc>
      </w:tr>
      <w:tr w:rsidR="00804051" w:rsidRPr="0092067F" w:rsidTr="00826C36">
        <w:tc>
          <w:tcPr>
            <w:tcW w:w="2628" w:type="dxa"/>
          </w:tcPr>
          <w:p w:rsidR="00804051" w:rsidRPr="00826C36" w:rsidRDefault="00804051" w:rsidP="00826C36">
            <w:pPr>
              <w:spacing w:line="276" w:lineRule="auto"/>
              <w:jc w:val="both"/>
              <w:rPr>
                <w:b/>
                <w:sz w:val="25"/>
                <w:szCs w:val="25"/>
              </w:rPr>
            </w:pPr>
            <w:r w:rsidRPr="00826C36">
              <w:rPr>
                <w:b/>
                <w:sz w:val="25"/>
                <w:szCs w:val="25"/>
              </w:rPr>
              <w:t xml:space="preserve">Объем и </w:t>
            </w:r>
          </w:p>
          <w:p w:rsidR="00804051" w:rsidRPr="00826C36" w:rsidRDefault="00804051" w:rsidP="00826C36">
            <w:pPr>
              <w:spacing w:line="276" w:lineRule="auto"/>
              <w:jc w:val="both"/>
              <w:rPr>
                <w:b/>
                <w:sz w:val="25"/>
                <w:szCs w:val="25"/>
              </w:rPr>
            </w:pPr>
            <w:r w:rsidRPr="00826C36">
              <w:rPr>
                <w:b/>
                <w:sz w:val="25"/>
                <w:szCs w:val="25"/>
              </w:rPr>
              <w:t xml:space="preserve">источники </w:t>
            </w:r>
          </w:p>
          <w:p w:rsidR="00804051" w:rsidRPr="00826C36" w:rsidRDefault="00804051" w:rsidP="00826C36">
            <w:pPr>
              <w:spacing w:line="276" w:lineRule="auto"/>
              <w:jc w:val="both"/>
              <w:rPr>
                <w:b/>
                <w:sz w:val="25"/>
                <w:szCs w:val="25"/>
              </w:rPr>
            </w:pPr>
            <w:r w:rsidRPr="00826C36">
              <w:rPr>
                <w:b/>
                <w:sz w:val="25"/>
                <w:szCs w:val="25"/>
              </w:rPr>
              <w:t>финансирования:</w:t>
            </w:r>
          </w:p>
        </w:tc>
        <w:tc>
          <w:tcPr>
            <w:tcW w:w="6840" w:type="dxa"/>
          </w:tcPr>
          <w:p w:rsidR="00804051" w:rsidRPr="00826C36" w:rsidRDefault="00804051" w:rsidP="00826C36">
            <w:pPr>
              <w:jc w:val="both"/>
              <w:rPr>
                <w:color w:val="000000"/>
                <w:sz w:val="25"/>
                <w:szCs w:val="25"/>
              </w:rPr>
            </w:pPr>
            <w:r w:rsidRPr="00826C36">
              <w:rPr>
                <w:sz w:val="25"/>
                <w:szCs w:val="25"/>
              </w:rPr>
              <w:t xml:space="preserve">Программа финансируется из районного бюджета, бюджет муниципальных образований сельских поселений, средства предприятия ООО «Тетюшское АТП», бюджет МО г.Тетюши, </w:t>
            </w:r>
            <w:r w:rsidRPr="00826C36">
              <w:rPr>
                <w:color w:val="000000"/>
                <w:sz w:val="25"/>
                <w:szCs w:val="25"/>
              </w:rPr>
              <w:t xml:space="preserve">средства ОАО "Тетюши-Водоканал", </w:t>
            </w:r>
            <w:r w:rsidRPr="00826C36">
              <w:rPr>
                <w:sz w:val="25"/>
                <w:szCs w:val="25"/>
              </w:rPr>
              <w:t xml:space="preserve">бюджета РТ. Общий объем финансирования Программы – </w:t>
            </w:r>
            <w:r w:rsidRPr="00826C36">
              <w:rPr>
                <w:bCs/>
                <w:color w:val="000000"/>
                <w:sz w:val="25"/>
                <w:szCs w:val="25"/>
              </w:rPr>
              <w:t>1 041 116</w:t>
            </w:r>
            <w:r w:rsidRPr="00826C36">
              <w:rPr>
                <w:sz w:val="25"/>
                <w:szCs w:val="25"/>
              </w:rPr>
              <w:t xml:space="preserve"> тыс.  </w:t>
            </w:r>
          </w:p>
          <w:p w:rsidR="00804051" w:rsidRPr="00826C36" w:rsidRDefault="00804051" w:rsidP="00826C36">
            <w:pPr>
              <w:spacing w:line="276" w:lineRule="auto"/>
              <w:jc w:val="both"/>
              <w:rPr>
                <w:sz w:val="25"/>
                <w:szCs w:val="25"/>
              </w:rPr>
            </w:pPr>
          </w:p>
        </w:tc>
      </w:tr>
      <w:tr w:rsidR="00804051" w:rsidRPr="0092067F" w:rsidTr="00826C36">
        <w:trPr>
          <w:trHeight w:val="1759"/>
        </w:trPr>
        <w:tc>
          <w:tcPr>
            <w:tcW w:w="2628" w:type="dxa"/>
          </w:tcPr>
          <w:p w:rsidR="00804051" w:rsidRPr="00826C36" w:rsidRDefault="00804051" w:rsidP="00826C36">
            <w:pPr>
              <w:spacing w:line="276" w:lineRule="auto"/>
              <w:jc w:val="both"/>
              <w:rPr>
                <w:b/>
                <w:sz w:val="25"/>
                <w:szCs w:val="25"/>
              </w:rPr>
            </w:pPr>
            <w:r w:rsidRPr="00826C36">
              <w:rPr>
                <w:b/>
                <w:sz w:val="25"/>
                <w:szCs w:val="25"/>
              </w:rPr>
              <w:t xml:space="preserve">Ожидаемые </w:t>
            </w:r>
          </w:p>
          <w:p w:rsidR="00804051" w:rsidRPr="00826C36" w:rsidRDefault="00804051" w:rsidP="00826C36">
            <w:pPr>
              <w:spacing w:line="276" w:lineRule="auto"/>
              <w:jc w:val="both"/>
              <w:rPr>
                <w:b/>
                <w:sz w:val="25"/>
                <w:szCs w:val="25"/>
              </w:rPr>
            </w:pPr>
            <w:r w:rsidRPr="00826C36">
              <w:rPr>
                <w:b/>
                <w:sz w:val="25"/>
                <w:szCs w:val="25"/>
              </w:rPr>
              <w:t xml:space="preserve">конечные </w:t>
            </w:r>
          </w:p>
          <w:p w:rsidR="00804051" w:rsidRPr="00826C36" w:rsidRDefault="00804051" w:rsidP="00826C36">
            <w:pPr>
              <w:spacing w:line="276" w:lineRule="auto"/>
              <w:jc w:val="both"/>
              <w:rPr>
                <w:b/>
                <w:sz w:val="25"/>
                <w:szCs w:val="25"/>
              </w:rPr>
            </w:pPr>
            <w:r w:rsidRPr="00826C36">
              <w:rPr>
                <w:b/>
                <w:sz w:val="25"/>
                <w:szCs w:val="25"/>
              </w:rPr>
              <w:t xml:space="preserve">результаты </w:t>
            </w:r>
          </w:p>
          <w:p w:rsidR="00804051" w:rsidRPr="00826C36" w:rsidRDefault="00804051" w:rsidP="00826C36">
            <w:pPr>
              <w:spacing w:line="276" w:lineRule="auto"/>
              <w:jc w:val="both"/>
              <w:rPr>
                <w:b/>
                <w:sz w:val="25"/>
                <w:szCs w:val="25"/>
              </w:rPr>
            </w:pPr>
            <w:r w:rsidRPr="00826C36">
              <w:rPr>
                <w:b/>
                <w:sz w:val="25"/>
                <w:szCs w:val="25"/>
              </w:rPr>
              <w:t xml:space="preserve">мероприятий </w:t>
            </w:r>
          </w:p>
          <w:p w:rsidR="00804051" w:rsidRPr="00826C36" w:rsidRDefault="00804051" w:rsidP="00826C36">
            <w:pPr>
              <w:spacing w:line="276" w:lineRule="auto"/>
              <w:jc w:val="both"/>
              <w:rPr>
                <w:b/>
                <w:sz w:val="25"/>
                <w:szCs w:val="25"/>
              </w:rPr>
            </w:pPr>
            <w:r w:rsidRPr="00826C36">
              <w:rPr>
                <w:b/>
                <w:sz w:val="25"/>
                <w:szCs w:val="25"/>
              </w:rPr>
              <w:t>Программы:</w:t>
            </w:r>
          </w:p>
        </w:tc>
        <w:tc>
          <w:tcPr>
            <w:tcW w:w="6840" w:type="dxa"/>
          </w:tcPr>
          <w:p w:rsidR="00804051" w:rsidRPr="00826C36" w:rsidRDefault="00804051" w:rsidP="00826C36">
            <w:pPr>
              <w:spacing w:line="276" w:lineRule="auto"/>
              <w:jc w:val="both"/>
              <w:rPr>
                <w:sz w:val="25"/>
                <w:szCs w:val="25"/>
              </w:rPr>
            </w:pPr>
            <w:r w:rsidRPr="00826C36">
              <w:rPr>
                <w:sz w:val="25"/>
                <w:szCs w:val="25"/>
              </w:rPr>
              <w:t>обеспечение экологической и санитарно-эпидемиологической безопасности при организованном размещении отходов производства;</w:t>
            </w:r>
          </w:p>
          <w:p w:rsidR="00804051" w:rsidRPr="00826C36" w:rsidRDefault="00804051" w:rsidP="00826C36">
            <w:pPr>
              <w:spacing w:line="276" w:lineRule="auto"/>
              <w:jc w:val="both"/>
              <w:rPr>
                <w:sz w:val="25"/>
                <w:szCs w:val="25"/>
              </w:rPr>
            </w:pPr>
            <w:r w:rsidRPr="00826C36">
              <w:rPr>
                <w:sz w:val="25"/>
                <w:szCs w:val="25"/>
              </w:rPr>
              <w:t>улучшение состояния водных объектов как среды обитания водных биологических ресурсов.</w:t>
            </w:r>
          </w:p>
        </w:tc>
      </w:tr>
    </w:tbl>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rsidP="00214C6C">
      <w:pPr>
        <w:spacing w:line="360" w:lineRule="auto"/>
        <w:jc w:val="center"/>
        <w:rPr>
          <w:b/>
          <w:sz w:val="25"/>
          <w:szCs w:val="25"/>
        </w:rPr>
      </w:pPr>
      <w:r w:rsidRPr="0092067F">
        <w:rPr>
          <w:b/>
          <w:sz w:val="25"/>
          <w:szCs w:val="25"/>
        </w:rPr>
        <w:t>Содержание</w:t>
      </w:r>
    </w:p>
    <w:p w:rsidR="00804051" w:rsidRPr="0092067F" w:rsidRDefault="00804051" w:rsidP="0092067F">
      <w:pPr>
        <w:pStyle w:val="ListParagraph"/>
        <w:spacing w:line="360" w:lineRule="auto"/>
        <w:rPr>
          <w:sz w:val="25"/>
          <w:szCs w:val="25"/>
        </w:rPr>
      </w:pPr>
      <w:r w:rsidRPr="0092067F">
        <w:rPr>
          <w:sz w:val="25"/>
          <w:szCs w:val="25"/>
        </w:rPr>
        <w:t>Введение………………………………………………………………………</w:t>
      </w:r>
      <w:r>
        <w:rPr>
          <w:sz w:val="25"/>
          <w:szCs w:val="25"/>
        </w:rPr>
        <w:t>.</w:t>
      </w:r>
      <w:r w:rsidRPr="0092067F">
        <w:rPr>
          <w:sz w:val="25"/>
          <w:szCs w:val="25"/>
        </w:rPr>
        <w:t>…………..</w:t>
      </w:r>
      <w:r>
        <w:rPr>
          <w:sz w:val="25"/>
          <w:szCs w:val="25"/>
        </w:rPr>
        <w:t>.</w:t>
      </w:r>
      <w:r w:rsidRPr="0092067F">
        <w:rPr>
          <w:sz w:val="25"/>
          <w:szCs w:val="25"/>
        </w:rPr>
        <w:t>5</w:t>
      </w:r>
    </w:p>
    <w:p w:rsidR="00804051" w:rsidRPr="0092067F" w:rsidRDefault="00804051" w:rsidP="0092067F">
      <w:pPr>
        <w:pStyle w:val="ListParagraph"/>
        <w:numPr>
          <w:ilvl w:val="0"/>
          <w:numId w:val="1"/>
        </w:numPr>
        <w:spacing w:line="360" w:lineRule="auto"/>
        <w:rPr>
          <w:bCs/>
          <w:sz w:val="25"/>
          <w:szCs w:val="25"/>
        </w:rPr>
      </w:pPr>
      <w:r w:rsidRPr="0092067F">
        <w:rPr>
          <w:bCs/>
          <w:sz w:val="25"/>
          <w:szCs w:val="25"/>
        </w:rPr>
        <w:t>Основные понятия и термины…………………………………</w:t>
      </w:r>
      <w:r>
        <w:rPr>
          <w:bCs/>
          <w:sz w:val="25"/>
          <w:szCs w:val="25"/>
        </w:rPr>
        <w:t>…………….……………</w:t>
      </w:r>
      <w:r w:rsidRPr="0092067F">
        <w:rPr>
          <w:bCs/>
          <w:sz w:val="25"/>
          <w:szCs w:val="25"/>
        </w:rPr>
        <w:t>6</w:t>
      </w:r>
    </w:p>
    <w:p w:rsidR="00804051" w:rsidRPr="0092067F" w:rsidRDefault="00804051" w:rsidP="0092067F">
      <w:pPr>
        <w:pStyle w:val="ListParagraph"/>
        <w:numPr>
          <w:ilvl w:val="0"/>
          <w:numId w:val="1"/>
        </w:numPr>
        <w:spacing w:line="360" w:lineRule="auto"/>
        <w:rPr>
          <w:bCs/>
          <w:sz w:val="25"/>
          <w:szCs w:val="25"/>
        </w:rPr>
      </w:pPr>
      <w:r w:rsidRPr="0092067F">
        <w:rPr>
          <w:bCs/>
          <w:sz w:val="25"/>
          <w:szCs w:val="25"/>
        </w:rPr>
        <w:t>Содержание проблемы и обоснование необходимости ее решения программным методом……………………………………………………………………………</w:t>
      </w:r>
      <w:r>
        <w:rPr>
          <w:bCs/>
          <w:sz w:val="25"/>
          <w:szCs w:val="25"/>
        </w:rPr>
        <w:t>…..</w:t>
      </w:r>
      <w:r w:rsidRPr="0092067F">
        <w:rPr>
          <w:bCs/>
          <w:sz w:val="25"/>
          <w:szCs w:val="25"/>
        </w:rPr>
        <w:t>……7</w:t>
      </w:r>
    </w:p>
    <w:p w:rsidR="00804051" w:rsidRPr="0092067F" w:rsidRDefault="00804051" w:rsidP="0092067F">
      <w:pPr>
        <w:pStyle w:val="a0"/>
        <w:numPr>
          <w:ilvl w:val="0"/>
          <w:numId w:val="1"/>
        </w:numPr>
        <w:spacing w:line="360" w:lineRule="auto"/>
        <w:jc w:val="left"/>
        <w:rPr>
          <w:rFonts w:ascii="Times New Roman" w:hAnsi="Times New Roman" w:cs="Times New Roman"/>
          <w:bCs/>
          <w:sz w:val="25"/>
          <w:szCs w:val="25"/>
        </w:rPr>
      </w:pPr>
      <w:r w:rsidRPr="0092067F">
        <w:rPr>
          <w:rFonts w:ascii="Times New Roman" w:hAnsi="Times New Roman" w:cs="Times New Roman"/>
          <w:bCs/>
          <w:sz w:val="25"/>
          <w:szCs w:val="25"/>
        </w:rPr>
        <w:t xml:space="preserve">Цель, задачи, сроки и этапы </w:t>
      </w:r>
      <w:r>
        <w:rPr>
          <w:rFonts w:ascii="Times New Roman" w:hAnsi="Times New Roman" w:cs="Times New Roman"/>
          <w:bCs/>
          <w:sz w:val="25"/>
          <w:szCs w:val="25"/>
        </w:rPr>
        <w:t xml:space="preserve">реализации </w:t>
      </w:r>
      <w:r w:rsidRPr="0092067F">
        <w:rPr>
          <w:rFonts w:ascii="Times New Roman" w:hAnsi="Times New Roman" w:cs="Times New Roman"/>
          <w:bCs/>
          <w:sz w:val="25"/>
          <w:szCs w:val="25"/>
        </w:rPr>
        <w:t>программы</w:t>
      </w:r>
      <w:r>
        <w:rPr>
          <w:rFonts w:ascii="Times New Roman" w:hAnsi="Times New Roman" w:cs="Times New Roman"/>
          <w:bCs/>
          <w:sz w:val="25"/>
          <w:szCs w:val="25"/>
        </w:rPr>
        <w:t>……………………........................</w:t>
      </w:r>
      <w:r w:rsidRPr="0092067F">
        <w:rPr>
          <w:rFonts w:ascii="Times New Roman" w:hAnsi="Times New Roman" w:cs="Times New Roman"/>
          <w:bCs/>
          <w:sz w:val="25"/>
          <w:szCs w:val="25"/>
        </w:rPr>
        <w:t>8</w:t>
      </w:r>
    </w:p>
    <w:p w:rsidR="00804051" w:rsidRPr="0092067F" w:rsidRDefault="00804051" w:rsidP="0092067F">
      <w:pPr>
        <w:pStyle w:val="ListParagraph"/>
        <w:numPr>
          <w:ilvl w:val="0"/>
          <w:numId w:val="1"/>
        </w:numPr>
        <w:spacing w:line="360" w:lineRule="auto"/>
        <w:rPr>
          <w:bCs/>
          <w:sz w:val="25"/>
          <w:szCs w:val="25"/>
        </w:rPr>
      </w:pPr>
      <w:r w:rsidRPr="0092067F">
        <w:rPr>
          <w:sz w:val="25"/>
          <w:szCs w:val="25"/>
        </w:rPr>
        <w:t xml:space="preserve">Охрана окружающей среды Тетюшского муниципального района </w:t>
      </w:r>
      <w:r>
        <w:rPr>
          <w:sz w:val="25"/>
          <w:szCs w:val="25"/>
        </w:rPr>
        <w:t>на 2016-2020 г…</w:t>
      </w:r>
      <w:r w:rsidRPr="0092067F">
        <w:rPr>
          <w:sz w:val="25"/>
          <w:szCs w:val="25"/>
        </w:rPr>
        <w:t>...9</w:t>
      </w: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pPr>
        <w:rPr>
          <w:sz w:val="25"/>
          <w:szCs w:val="25"/>
        </w:rPr>
      </w:pPr>
    </w:p>
    <w:p w:rsidR="00804051" w:rsidRPr="0092067F" w:rsidRDefault="00804051" w:rsidP="00214C6C">
      <w:pPr>
        <w:spacing w:line="360" w:lineRule="auto"/>
        <w:jc w:val="center"/>
        <w:rPr>
          <w:b/>
          <w:sz w:val="25"/>
          <w:szCs w:val="25"/>
        </w:rPr>
      </w:pPr>
      <w:r w:rsidRPr="0092067F">
        <w:rPr>
          <w:b/>
          <w:sz w:val="25"/>
          <w:szCs w:val="25"/>
        </w:rPr>
        <w:t>Введение</w:t>
      </w:r>
    </w:p>
    <w:p w:rsidR="00804051" w:rsidRPr="0092067F" w:rsidRDefault="00804051" w:rsidP="00214C6C">
      <w:pPr>
        <w:spacing w:line="360" w:lineRule="auto"/>
        <w:jc w:val="center"/>
        <w:rPr>
          <w:b/>
          <w:sz w:val="25"/>
          <w:szCs w:val="25"/>
        </w:rPr>
      </w:pPr>
    </w:p>
    <w:p w:rsidR="00804051" w:rsidRPr="0092067F" w:rsidRDefault="00804051" w:rsidP="00214C6C">
      <w:pPr>
        <w:spacing w:line="360" w:lineRule="auto"/>
        <w:ind w:firstLine="708"/>
        <w:jc w:val="both"/>
        <w:rPr>
          <w:sz w:val="25"/>
          <w:szCs w:val="25"/>
        </w:rPr>
      </w:pPr>
      <w:r w:rsidRPr="0092067F">
        <w:rPr>
          <w:sz w:val="25"/>
          <w:szCs w:val="25"/>
        </w:rPr>
        <w:t>Природа и ее богатства являются достоянием многонационального народа Республики Татарстан, средой обитания и жизнеобеспечения человека, естественной основой его устойчивого социально-экономического развития.</w:t>
      </w:r>
    </w:p>
    <w:p w:rsidR="00804051" w:rsidRPr="0092067F" w:rsidRDefault="00804051" w:rsidP="00214C6C">
      <w:pPr>
        <w:spacing w:line="360" w:lineRule="auto"/>
        <w:ind w:firstLine="708"/>
        <w:jc w:val="both"/>
        <w:rPr>
          <w:sz w:val="25"/>
          <w:szCs w:val="25"/>
        </w:rPr>
      </w:pPr>
      <w:r w:rsidRPr="0092067F">
        <w:rPr>
          <w:sz w:val="25"/>
          <w:szCs w:val="25"/>
        </w:rPr>
        <w:t>В наше время защита окружающей среды выдвигается на первый план. Последствия недостаточного внимания к проблеме могут быть катастрофическими. Речь идет не только о благополучии человечества, а о его выживании. Особенно тревожно то, что деградация природной среды может оказаться необратимой.</w:t>
      </w:r>
    </w:p>
    <w:p w:rsidR="00804051" w:rsidRPr="0092067F" w:rsidRDefault="00804051" w:rsidP="00214C6C">
      <w:pPr>
        <w:spacing w:line="360" w:lineRule="auto"/>
        <w:ind w:firstLine="708"/>
        <w:jc w:val="both"/>
        <w:rPr>
          <w:sz w:val="25"/>
          <w:szCs w:val="25"/>
        </w:rPr>
      </w:pPr>
      <w:r w:rsidRPr="0092067F">
        <w:rPr>
          <w:sz w:val="25"/>
          <w:szCs w:val="25"/>
        </w:rPr>
        <w:t>Охрана природы – это наша задача, проблема, ставшая социальной. Вопрос охраны окружающей природной среды в Тетюшском муниципальном районе, в силу его расположения, приобретает особое значение, так как рельеф местности осложнён глубокими балками и оврагами, ведущими к р. Волге. Вследствие чего могут возникать несанкционированные свалки бытовых отходов населения города.</w:t>
      </w:r>
    </w:p>
    <w:p w:rsidR="00804051" w:rsidRPr="0092067F" w:rsidRDefault="00804051" w:rsidP="00214C6C">
      <w:pPr>
        <w:pStyle w:val="NormalWeb"/>
        <w:spacing w:before="0" w:beforeAutospacing="0" w:after="0" w:afterAutospacing="0" w:line="360" w:lineRule="auto"/>
        <w:ind w:firstLine="709"/>
        <w:rPr>
          <w:color w:val="000000"/>
          <w:sz w:val="25"/>
          <w:szCs w:val="25"/>
        </w:rPr>
      </w:pPr>
      <w:r w:rsidRPr="0092067F">
        <w:rPr>
          <w:color w:val="000000"/>
          <w:sz w:val="25"/>
          <w:szCs w:val="25"/>
        </w:rPr>
        <w:t>Тезис о том, что проблема охраны окружающей среды вышла на уровень актуальнейших вопросов современности и не требует особых доказательств. От решения данной задачи напрямую зависит качество жизни настоящего и будущих поколений людей.</w:t>
      </w:r>
    </w:p>
    <w:p w:rsidR="00804051" w:rsidRPr="0092067F" w:rsidRDefault="00804051" w:rsidP="00EA3C3C">
      <w:pPr>
        <w:ind w:firstLine="708"/>
        <w:jc w:val="both"/>
        <w:rPr>
          <w:sz w:val="25"/>
          <w:szCs w:val="25"/>
        </w:rPr>
      </w:pPr>
    </w:p>
    <w:p w:rsidR="00804051" w:rsidRPr="0092067F" w:rsidRDefault="00804051" w:rsidP="002B3142">
      <w:pPr>
        <w:overflowPunct/>
        <w:autoSpaceDE/>
        <w:autoSpaceDN/>
        <w:adjustRightInd/>
        <w:spacing w:after="200" w:line="276" w:lineRule="auto"/>
        <w:textAlignment w:val="auto"/>
        <w:rPr>
          <w:sz w:val="25"/>
          <w:szCs w:val="25"/>
        </w:rPr>
      </w:pPr>
      <w:r w:rsidRPr="0092067F">
        <w:rPr>
          <w:b/>
          <w:bCs/>
          <w:sz w:val="25"/>
          <w:szCs w:val="25"/>
        </w:rPr>
        <w:t>1.Основные понятия и термины</w:t>
      </w:r>
    </w:p>
    <w:p w:rsidR="00804051" w:rsidRPr="0092067F" w:rsidRDefault="00804051" w:rsidP="00214C6C">
      <w:pPr>
        <w:spacing w:line="360" w:lineRule="auto"/>
        <w:jc w:val="center"/>
        <w:rPr>
          <w:b/>
          <w:bCs/>
          <w:sz w:val="25"/>
          <w:szCs w:val="25"/>
        </w:rPr>
      </w:pPr>
    </w:p>
    <w:p w:rsidR="00804051" w:rsidRPr="0092067F" w:rsidRDefault="00804051" w:rsidP="00214C6C">
      <w:pPr>
        <w:spacing w:line="360" w:lineRule="auto"/>
        <w:jc w:val="both"/>
        <w:rPr>
          <w:bCs/>
          <w:sz w:val="25"/>
          <w:szCs w:val="25"/>
        </w:rPr>
      </w:pPr>
      <w:r w:rsidRPr="0092067F">
        <w:rPr>
          <w:b/>
          <w:bCs/>
          <w:sz w:val="25"/>
          <w:szCs w:val="25"/>
        </w:rPr>
        <w:tab/>
      </w:r>
      <w:r w:rsidRPr="0092067F">
        <w:rPr>
          <w:bCs/>
          <w:sz w:val="25"/>
          <w:szCs w:val="25"/>
        </w:rPr>
        <w:t>В настоящей программе используются следующие основные термины и определения:</w:t>
      </w:r>
    </w:p>
    <w:p w:rsidR="00804051" w:rsidRPr="0092067F" w:rsidRDefault="00804051" w:rsidP="00214C6C">
      <w:pPr>
        <w:spacing w:line="360" w:lineRule="auto"/>
        <w:jc w:val="both"/>
        <w:rPr>
          <w:bCs/>
          <w:sz w:val="25"/>
          <w:szCs w:val="25"/>
        </w:rPr>
      </w:pPr>
      <w:r w:rsidRPr="0092067F">
        <w:rPr>
          <w:bCs/>
          <w:sz w:val="25"/>
          <w:szCs w:val="25"/>
        </w:rPr>
        <w:tab/>
      </w:r>
      <w:r w:rsidRPr="0092067F">
        <w:rPr>
          <w:bCs/>
          <w:sz w:val="25"/>
          <w:szCs w:val="25"/>
          <w:u w:val="single"/>
        </w:rPr>
        <w:t>Окружающая среда</w:t>
      </w:r>
      <w:r w:rsidRPr="0092067F">
        <w:rPr>
          <w:bCs/>
          <w:sz w:val="25"/>
          <w:szCs w:val="25"/>
        </w:rPr>
        <w:t xml:space="preserve"> – совокупность природных объектов, включая атмосферный воздух, озоновый слой Земли, воду, почву, недра, животный и растительный мир, а также климат в их взаимодействии;</w:t>
      </w:r>
    </w:p>
    <w:p w:rsidR="00804051" w:rsidRPr="0092067F" w:rsidRDefault="00804051" w:rsidP="00214C6C">
      <w:pPr>
        <w:spacing w:line="360" w:lineRule="auto"/>
        <w:jc w:val="both"/>
        <w:rPr>
          <w:bCs/>
          <w:sz w:val="25"/>
          <w:szCs w:val="25"/>
        </w:rPr>
      </w:pPr>
      <w:r w:rsidRPr="0092067F">
        <w:rPr>
          <w:bCs/>
          <w:sz w:val="25"/>
          <w:szCs w:val="25"/>
        </w:rPr>
        <w:tab/>
      </w:r>
      <w:r w:rsidRPr="0092067F">
        <w:rPr>
          <w:bCs/>
          <w:sz w:val="25"/>
          <w:szCs w:val="25"/>
          <w:u w:val="single"/>
        </w:rPr>
        <w:t>Охрана окружающей среды</w:t>
      </w:r>
      <w:r w:rsidRPr="0092067F">
        <w:rPr>
          <w:bCs/>
          <w:sz w:val="25"/>
          <w:szCs w:val="25"/>
        </w:rPr>
        <w:t xml:space="preserve"> – система государственных и общественных мер, направленных на гармоничное взаимодействие природы и человека, улучшение качества окружающей среды, рациональное использование и воспроизводство природных ресурсов;</w:t>
      </w:r>
    </w:p>
    <w:p w:rsidR="00804051" w:rsidRPr="0092067F" w:rsidRDefault="00804051" w:rsidP="00214C6C">
      <w:pPr>
        <w:spacing w:line="360" w:lineRule="auto"/>
        <w:jc w:val="both"/>
        <w:rPr>
          <w:bCs/>
          <w:sz w:val="25"/>
          <w:szCs w:val="25"/>
        </w:rPr>
      </w:pPr>
      <w:r w:rsidRPr="0092067F">
        <w:rPr>
          <w:bCs/>
          <w:sz w:val="25"/>
          <w:szCs w:val="25"/>
        </w:rPr>
        <w:tab/>
      </w:r>
      <w:r w:rsidRPr="0092067F">
        <w:rPr>
          <w:bCs/>
          <w:sz w:val="25"/>
          <w:szCs w:val="25"/>
          <w:u w:val="single"/>
        </w:rPr>
        <w:t>Природные ресурсы</w:t>
      </w:r>
      <w:r w:rsidRPr="0092067F">
        <w:rPr>
          <w:bCs/>
          <w:sz w:val="25"/>
          <w:szCs w:val="25"/>
        </w:rPr>
        <w:t xml:space="preserve"> – составные части окружающей среды, используемые в процессе хозяйственной и иной деятельности для удовлетворения материальных, культурных и других потребностей общества;</w:t>
      </w:r>
    </w:p>
    <w:p w:rsidR="00804051" w:rsidRPr="0092067F" w:rsidRDefault="00804051" w:rsidP="00214C6C">
      <w:pPr>
        <w:spacing w:line="360" w:lineRule="auto"/>
        <w:jc w:val="both"/>
        <w:rPr>
          <w:bCs/>
          <w:sz w:val="25"/>
          <w:szCs w:val="25"/>
        </w:rPr>
      </w:pPr>
      <w:r w:rsidRPr="0092067F">
        <w:rPr>
          <w:bCs/>
          <w:sz w:val="25"/>
          <w:szCs w:val="25"/>
        </w:rPr>
        <w:tab/>
      </w:r>
      <w:r w:rsidRPr="0092067F">
        <w:rPr>
          <w:bCs/>
          <w:sz w:val="25"/>
          <w:szCs w:val="25"/>
          <w:u w:val="single"/>
        </w:rPr>
        <w:t>Мероприятия по охране окружающей среды</w:t>
      </w:r>
      <w:r w:rsidRPr="0092067F">
        <w:rPr>
          <w:bCs/>
          <w:sz w:val="25"/>
          <w:szCs w:val="25"/>
        </w:rPr>
        <w:t xml:space="preserve"> – комплекс технологических, технических, организационных, социальных и экономических мер, направленных на охрану окружающей среды и улучшение ее качества;</w:t>
      </w:r>
    </w:p>
    <w:p w:rsidR="00804051" w:rsidRPr="0092067F" w:rsidRDefault="00804051" w:rsidP="00214C6C">
      <w:pPr>
        <w:spacing w:line="360" w:lineRule="auto"/>
        <w:ind w:firstLine="708"/>
        <w:jc w:val="both"/>
        <w:rPr>
          <w:bCs/>
          <w:sz w:val="25"/>
          <w:szCs w:val="25"/>
        </w:rPr>
      </w:pPr>
      <w:r w:rsidRPr="0092067F">
        <w:rPr>
          <w:bCs/>
          <w:sz w:val="25"/>
          <w:szCs w:val="25"/>
          <w:u w:val="single"/>
        </w:rPr>
        <w:t>Экологическая безопасность</w:t>
      </w:r>
      <w:r w:rsidRPr="0092067F">
        <w:rPr>
          <w:bCs/>
          <w:sz w:val="25"/>
          <w:szCs w:val="25"/>
        </w:rPr>
        <w:t xml:space="preserve"> – состояние защищенности жизненноважных интересов и прав личности, общества от угроз, возникающих в результате антропогенных и природных воздействий на окружающую среду.</w:t>
      </w:r>
    </w:p>
    <w:p w:rsidR="00804051" w:rsidRPr="0092067F" w:rsidRDefault="00804051" w:rsidP="00142FE1">
      <w:pPr>
        <w:overflowPunct/>
        <w:autoSpaceDE/>
        <w:autoSpaceDN/>
        <w:adjustRightInd/>
        <w:spacing w:after="200" w:line="276" w:lineRule="auto"/>
        <w:jc w:val="center"/>
        <w:textAlignment w:val="auto"/>
        <w:rPr>
          <w:b/>
          <w:bCs/>
          <w:sz w:val="25"/>
          <w:szCs w:val="25"/>
        </w:rPr>
      </w:pPr>
    </w:p>
    <w:p w:rsidR="00804051" w:rsidRPr="0092067F" w:rsidRDefault="00804051" w:rsidP="00142FE1">
      <w:pPr>
        <w:overflowPunct/>
        <w:autoSpaceDE/>
        <w:autoSpaceDN/>
        <w:adjustRightInd/>
        <w:spacing w:after="200" w:line="276" w:lineRule="auto"/>
        <w:jc w:val="center"/>
        <w:textAlignment w:val="auto"/>
        <w:rPr>
          <w:bCs/>
          <w:sz w:val="25"/>
          <w:szCs w:val="25"/>
        </w:rPr>
      </w:pPr>
      <w:r w:rsidRPr="0092067F">
        <w:rPr>
          <w:b/>
          <w:bCs/>
          <w:sz w:val="25"/>
          <w:szCs w:val="25"/>
        </w:rPr>
        <w:t>2.Содержание проблемы и обоснование необходимости</w:t>
      </w:r>
    </w:p>
    <w:p w:rsidR="00804051" w:rsidRPr="0092067F" w:rsidRDefault="00804051" w:rsidP="00214C6C">
      <w:pPr>
        <w:spacing w:line="360" w:lineRule="auto"/>
        <w:jc w:val="center"/>
        <w:rPr>
          <w:b/>
          <w:bCs/>
          <w:sz w:val="25"/>
          <w:szCs w:val="25"/>
        </w:rPr>
      </w:pPr>
      <w:r w:rsidRPr="0092067F">
        <w:rPr>
          <w:b/>
          <w:bCs/>
          <w:sz w:val="25"/>
          <w:szCs w:val="25"/>
        </w:rPr>
        <w:t>ее решения программным методом</w:t>
      </w:r>
    </w:p>
    <w:p w:rsidR="00804051" w:rsidRPr="0092067F" w:rsidRDefault="00804051" w:rsidP="00214C6C">
      <w:pPr>
        <w:spacing w:line="360" w:lineRule="auto"/>
        <w:jc w:val="center"/>
        <w:rPr>
          <w:b/>
          <w:bCs/>
          <w:sz w:val="25"/>
          <w:szCs w:val="25"/>
        </w:rPr>
      </w:pPr>
    </w:p>
    <w:p w:rsidR="00804051" w:rsidRPr="0092067F" w:rsidRDefault="00804051" w:rsidP="00214C6C">
      <w:pPr>
        <w:spacing w:line="360" w:lineRule="auto"/>
        <w:ind w:firstLine="708"/>
        <w:jc w:val="both"/>
        <w:rPr>
          <w:sz w:val="25"/>
          <w:szCs w:val="25"/>
        </w:rPr>
      </w:pPr>
      <w:r w:rsidRPr="0092067F">
        <w:rPr>
          <w:i/>
          <w:sz w:val="25"/>
          <w:szCs w:val="25"/>
        </w:rPr>
        <w:t> </w:t>
      </w:r>
      <w:r w:rsidRPr="0092067F">
        <w:rPr>
          <w:sz w:val="25"/>
          <w:szCs w:val="25"/>
        </w:rPr>
        <w:t xml:space="preserve">Программа представляет собой нормативный документ, определяющий содержание основных мероприятий по реализации на территории Тетюшского  муниципального района Республики Татарстан природоохранной деятельности, направленной на постепенное улучшение экологической обстановки.  Предлагаемая система действий предусматривает консолидацию усилий органов местного самоуправления района, природоохранных органов, общественных объединений и населения на организацию и проведение широкомасштабных мероприятий по мониторингу окружающей среды, охране природных ресурсов, их рациональному использованию, защите от вредных воздействий, сохранению естественных экологических систем, природных ландшафтов и природных комплексов. </w:t>
      </w:r>
    </w:p>
    <w:p w:rsidR="00804051" w:rsidRPr="0092067F" w:rsidRDefault="00804051" w:rsidP="00214C6C">
      <w:pPr>
        <w:spacing w:line="360" w:lineRule="auto"/>
        <w:ind w:firstLine="708"/>
        <w:jc w:val="both"/>
        <w:rPr>
          <w:sz w:val="25"/>
          <w:szCs w:val="25"/>
        </w:rPr>
      </w:pPr>
      <w:r w:rsidRPr="0092067F">
        <w:rPr>
          <w:sz w:val="25"/>
          <w:szCs w:val="25"/>
        </w:rPr>
        <w:t>Формирование экологической культуры жителей Тетюшского муниципального района Республики Татарстан, повышение уровня экологического воспитания и образования населения, особенно детей и подростков, являются залогом ответственного отношения граждан к окружающей среде. При этом без информирования населения обо всех аспектах охраны окружающей среды и рационального природопользования, без реализации права граждан на получение достоверной информации о состоянии окружающей среды не произойдет радикальных изменений в его сознании и проведении.</w:t>
      </w:r>
    </w:p>
    <w:p w:rsidR="00804051" w:rsidRPr="0092067F" w:rsidRDefault="00804051" w:rsidP="00214C6C">
      <w:pPr>
        <w:spacing w:line="360" w:lineRule="auto"/>
        <w:ind w:firstLine="708"/>
        <w:jc w:val="both"/>
        <w:rPr>
          <w:sz w:val="25"/>
          <w:szCs w:val="25"/>
        </w:rPr>
      </w:pPr>
      <w:r w:rsidRPr="0092067F">
        <w:rPr>
          <w:sz w:val="25"/>
          <w:szCs w:val="25"/>
        </w:rPr>
        <w:t>Для комплексного решения указанных проблем разработана данная Программа.</w:t>
      </w:r>
    </w:p>
    <w:p w:rsidR="00804051" w:rsidRPr="0092067F" w:rsidRDefault="00804051" w:rsidP="00214C6C">
      <w:pPr>
        <w:spacing w:line="360" w:lineRule="auto"/>
        <w:ind w:firstLine="708"/>
        <w:jc w:val="both"/>
        <w:rPr>
          <w:sz w:val="25"/>
          <w:szCs w:val="25"/>
        </w:rPr>
      </w:pPr>
    </w:p>
    <w:p w:rsidR="00804051" w:rsidRPr="0092067F" w:rsidRDefault="00804051" w:rsidP="002B3142">
      <w:pPr>
        <w:overflowPunct/>
        <w:autoSpaceDE/>
        <w:autoSpaceDN/>
        <w:adjustRightInd/>
        <w:spacing w:after="200" w:line="276" w:lineRule="auto"/>
        <w:textAlignment w:val="auto"/>
        <w:rPr>
          <w:sz w:val="25"/>
          <w:szCs w:val="25"/>
        </w:rPr>
      </w:pPr>
      <w:r w:rsidRPr="0092067F">
        <w:rPr>
          <w:b/>
          <w:bCs/>
          <w:sz w:val="25"/>
          <w:szCs w:val="25"/>
        </w:rPr>
        <w:t>3.Цель, задачи, сроки</w:t>
      </w:r>
    </w:p>
    <w:p w:rsidR="00804051" w:rsidRPr="0092067F" w:rsidRDefault="00804051" w:rsidP="00214C6C">
      <w:pPr>
        <w:pStyle w:val="a0"/>
        <w:spacing w:line="360" w:lineRule="auto"/>
        <w:jc w:val="center"/>
        <w:rPr>
          <w:rFonts w:ascii="Times New Roman" w:hAnsi="Times New Roman" w:cs="Times New Roman"/>
          <w:b/>
          <w:sz w:val="25"/>
          <w:szCs w:val="25"/>
        </w:rPr>
      </w:pPr>
      <w:r w:rsidRPr="0092067F">
        <w:rPr>
          <w:rFonts w:ascii="Times New Roman" w:hAnsi="Times New Roman" w:cs="Times New Roman"/>
          <w:b/>
          <w:bCs/>
          <w:sz w:val="25"/>
          <w:szCs w:val="25"/>
        </w:rPr>
        <w:t xml:space="preserve"> и этапы реализации программы</w:t>
      </w:r>
    </w:p>
    <w:p w:rsidR="00804051" w:rsidRPr="0092067F" w:rsidRDefault="00804051" w:rsidP="00214C6C">
      <w:pPr>
        <w:pStyle w:val="a0"/>
        <w:spacing w:line="360" w:lineRule="auto"/>
        <w:rPr>
          <w:rFonts w:ascii="Times New Roman" w:hAnsi="Times New Roman" w:cs="Times New Roman"/>
          <w:sz w:val="25"/>
          <w:szCs w:val="25"/>
        </w:rPr>
      </w:pPr>
    </w:p>
    <w:p w:rsidR="00804051" w:rsidRPr="0092067F" w:rsidRDefault="00804051" w:rsidP="00214C6C">
      <w:pPr>
        <w:pStyle w:val="a0"/>
        <w:spacing w:line="360" w:lineRule="auto"/>
        <w:ind w:firstLine="708"/>
        <w:rPr>
          <w:rFonts w:ascii="Times New Roman" w:hAnsi="Times New Roman" w:cs="Times New Roman"/>
          <w:sz w:val="25"/>
          <w:szCs w:val="25"/>
        </w:rPr>
      </w:pPr>
      <w:r w:rsidRPr="0092067F">
        <w:rPr>
          <w:rFonts w:ascii="Times New Roman" w:hAnsi="Times New Roman" w:cs="Times New Roman"/>
          <w:sz w:val="25"/>
          <w:szCs w:val="25"/>
        </w:rPr>
        <w:t>Цель Программы:</w:t>
      </w:r>
    </w:p>
    <w:p w:rsidR="00804051" w:rsidRPr="0092067F" w:rsidRDefault="00804051" w:rsidP="00214C6C">
      <w:pPr>
        <w:spacing w:line="360" w:lineRule="auto"/>
        <w:jc w:val="both"/>
        <w:rPr>
          <w:sz w:val="25"/>
          <w:szCs w:val="25"/>
        </w:rPr>
      </w:pPr>
      <w:r w:rsidRPr="0092067F">
        <w:rPr>
          <w:sz w:val="25"/>
          <w:szCs w:val="25"/>
        </w:rPr>
        <w:t>- обеспечение благоприятной окружающей среды,  улучшение санитарного состояния территорий Тетюшского муниципального района Республики Татарстан.</w:t>
      </w:r>
    </w:p>
    <w:p w:rsidR="00804051" w:rsidRPr="0092067F" w:rsidRDefault="00804051" w:rsidP="00214C6C">
      <w:pPr>
        <w:spacing w:line="360" w:lineRule="auto"/>
        <w:jc w:val="both"/>
        <w:rPr>
          <w:sz w:val="25"/>
          <w:szCs w:val="25"/>
        </w:rPr>
      </w:pPr>
      <w:r w:rsidRPr="0092067F">
        <w:rPr>
          <w:sz w:val="25"/>
          <w:szCs w:val="25"/>
        </w:rPr>
        <w:t>- формирование в обществе экологической культуры, в качестве осознанной личностью и обществом необходимости ответственно относиться к природе и окружающей среде, к собственному здоровью и здоровью других людей.</w:t>
      </w:r>
    </w:p>
    <w:p w:rsidR="00804051" w:rsidRPr="0092067F" w:rsidRDefault="00804051" w:rsidP="00214C6C">
      <w:pPr>
        <w:spacing w:line="360" w:lineRule="auto"/>
        <w:jc w:val="both"/>
        <w:rPr>
          <w:sz w:val="25"/>
          <w:szCs w:val="25"/>
        </w:rPr>
      </w:pPr>
      <w:r w:rsidRPr="0092067F">
        <w:rPr>
          <w:sz w:val="25"/>
          <w:szCs w:val="25"/>
        </w:rPr>
        <w:t>Задачи:</w:t>
      </w:r>
    </w:p>
    <w:p w:rsidR="00804051" w:rsidRPr="0092067F" w:rsidRDefault="00804051" w:rsidP="00214C6C">
      <w:pPr>
        <w:spacing w:line="360" w:lineRule="auto"/>
        <w:ind w:firstLine="708"/>
        <w:jc w:val="both"/>
        <w:rPr>
          <w:noProof/>
          <w:sz w:val="25"/>
          <w:szCs w:val="25"/>
        </w:rPr>
      </w:pPr>
      <w:r w:rsidRPr="0092067F">
        <w:rPr>
          <w:sz w:val="25"/>
          <w:szCs w:val="25"/>
        </w:rPr>
        <w:t>Данная Программа предусматривает следующие основные задачи:</w:t>
      </w:r>
    </w:p>
    <w:p w:rsidR="00804051" w:rsidRPr="0092067F" w:rsidRDefault="00804051" w:rsidP="00214C6C">
      <w:pPr>
        <w:spacing w:line="360" w:lineRule="auto"/>
        <w:jc w:val="both"/>
        <w:rPr>
          <w:sz w:val="25"/>
          <w:szCs w:val="25"/>
        </w:rPr>
      </w:pPr>
      <w:r w:rsidRPr="0092067F">
        <w:rPr>
          <w:sz w:val="25"/>
          <w:szCs w:val="25"/>
        </w:rPr>
        <w:t>- предотвращение деградации и сохранение природных комплексов;</w:t>
      </w:r>
    </w:p>
    <w:p w:rsidR="00804051" w:rsidRPr="0092067F" w:rsidRDefault="00804051" w:rsidP="00214C6C">
      <w:pPr>
        <w:spacing w:line="360" w:lineRule="auto"/>
        <w:jc w:val="both"/>
        <w:rPr>
          <w:sz w:val="25"/>
          <w:szCs w:val="25"/>
        </w:rPr>
      </w:pPr>
      <w:r w:rsidRPr="0092067F">
        <w:rPr>
          <w:sz w:val="25"/>
          <w:szCs w:val="25"/>
        </w:rPr>
        <w:t xml:space="preserve">-осуществление мер по охране и рациональному использованию природных ресурсов как компонентов окружающей среды; </w:t>
      </w:r>
    </w:p>
    <w:p w:rsidR="00804051" w:rsidRPr="003D4965" w:rsidRDefault="00804051" w:rsidP="0040075A">
      <w:pPr>
        <w:spacing w:line="360" w:lineRule="auto"/>
        <w:jc w:val="both"/>
        <w:rPr>
          <w:sz w:val="24"/>
          <w:szCs w:val="24"/>
        </w:rPr>
      </w:pPr>
      <w:r w:rsidRPr="0092067F">
        <w:rPr>
          <w:sz w:val="25"/>
          <w:szCs w:val="25"/>
        </w:rPr>
        <w:t>- организация системы экологического образования и информирования населения о состоянии окружающей среды, формирование экологической культуры</w:t>
      </w:r>
      <w:r w:rsidRPr="003D4965">
        <w:rPr>
          <w:sz w:val="24"/>
          <w:szCs w:val="24"/>
        </w:rPr>
        <w:t>.</w:t>
      </w:r>
      <w:r>
        <w:rPr>
          <w:sz w:val="24"/>
          <w:szCs w:val="24"/>
        </w:rPr>
        <w:t xml:space="preserve">  </w:t>
      </w:r>
    </w:p>
    <w:p w:rsidR="00804051" w:rsidRPr="003D4965" w:rsidRDefault="00804051" w:rsidP="0092067F">
      <w:pPr>
        <w:overflowPunct/>
        <w:autoSpaceDE/>
        <w:autoSpaceDN/>
        <w:adjustRightInd/>
        <w:spacing w:after="200" w:line="276" w:lineRule="auto"/>
        <w:textAlignment w:val="auto"/>
        <w:rPr>
          <w:sz w:val="24"/>
          <w:szCs w:val="24"/>
        </w:rPr>
        <w:sectPr w:rsidR="00804051" w:rsidRPr="003D4965" w:rsidSect="002B3142">
          <w:headerReference w:type="default" r:id="rId7"/>
          <w:pgSz w:w="11906" w:h="16838"/>
          <w:pgMar w:top="340" w:right="567" w:bottom="567" w:left="1418" w:header="284" w:footer="308" w:gutter="0"/>
          <w:cols w:space="708"/>
          <w:titlePg/>
          <w:docGrid w:linePitch="360"/>
        </w:sectPr>
      </w:pPr>
      <w:r w:rsidRPr="003D4965">
        <w:rPr>
          <w:sz w:val="24"/>
          <w:szCs w:val="24"/>
        </w:rPr>
        <w:br w:type="page"/>
      </w:r>
    </w:p>
    <w:p w:rsidR="00804051" w:rsidRPr="003D4965" w:rsidRDefault="00804051" w:rsidP="00F30382">
      <w:pPr>
        <w:spacing w:line="360" w:lineRule="auto"/>
        <w:ind w:firstLine="708"/>
        <w:jc w:val="center"/>
        <w:rPr>
          <w:b/>
          <w:sz w:val="24"/>
          <w:szCs w:val="24"/>
        </w:rPr>
      </w:pPr>
      <w:r w:rsidRPr="003D4965">
        <w:rPr>
          <w:b/>
          <w:sz w:val="24"/>
          <w:szCs w:val="24"/>
        </w:rPr>
        <w:t>4.Охрана окружающей среды Тетюшского муниципального района на 2016-2020 годы.</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673"/>
        <w:gridCol w:w="3401"/>
        <w:gridCol w:w="1559"/>
        <w:gridCol w:w="1275"/>
        <w:gridCol w:w="993"/>
        <w:gridCol w:w="992"/>
        <w:gridCol w:w="992"/>
        <w:gridCol w:w="992"/>
        <w:gridCol w:w="993"/>
        <w:gridCol w:w="3117"/>
      </w:tblGrid>
      <w:tr w:rsidR="00804051" w:rsidRPr="003D4965" w:rsidTr="00063F80">
        <w:tc>
          <w:tcPr>
            <w:tcW w:w="674" w:type="dxa"/>
            <w:gridSpan w:val="2"/>
            <w:tcBorders>
              <w:bottom w:val="nil"/>
            </w:tcBorders>
          </w:tcPr>
          <w:p w:rsidR="00804051" w:rsidRPr="003D4965" w:rsidRDefault="00804051" w:rsidP="00063F80">
            <w:pPr>
              <w:jc w:val="both"/>
              <w:rPr>
                <w:b/>
                <w:sz w:val="24"/>
                <w:szCs w:val="24"/>
              </w:rPr>
            </w:pPr>
            <w:r w:rsidRPr="003D4965">
              <w:rPr>
                <w:b/>
                <w:sz w:val="24"/>
                <w:szCs w:val="24"/>
              </w:rPr>
              <w:t>№№</w:t>
            </w:r>
          </w:p>
          <w:p w:rsidR="00804051" w:rsidRPr="003D4965" w:rsidRDefault="00804051" w:rsidP="00063F80">
            <w:pPr>
              <w:jc w:val="both"/>
              <w:rPr>
                <w:b/>
                <w:sz w:val="24"/>
                <w:szCs w:val="24"/>
              </w:rPr>
            </w:pPr>
            <w:r w:rsidRPr="003D4965">
              <w:rPr>
                <w:b/>
                <w:sz w:val="24"/>
                <w:szCs w:val="24"/>
              </w:rPr>
              <w:t>пп</w:t>
            </w:r>
          </w:p>
        </w:tc>
        <w:tc>
          <w:tcPr>
            <w:tcW w:w="3403" w:type="dxa"/>
            <w:tcBorders>
              <w:bottom w:val="nil"/>
            </w:tcBorders>
          </w:tcPr>
          <w:p w:rsidR="00804051" w:rsidRPr="003D4965" w:rsidRDefault="00804051" w:rsidP="00063F80">
            <w:pPr>
              <w:jc w:val="both"/>
              <w:rPr>
                <w:b/>
                <w:sz w:val="24"/>
                <w:szCs w:val="24"/>
              </w:rPr>
            </w:pPr>
            <w:r w:rsidRPr="003D4965">
              <w:rPr>
                <w:b/>
                <w:sz w:val="24"/>
                <w:szCs w:val="24"/>
              </w:rPr>
              <w:t>Наименование</w:t>
            </w:r>
          </w:p>
          <w:p w:rsidR="00804051" w:rsidRPr="003D4965" w:rsidRDefault="00804051" w:rsidP="00063F80">
            <w:pPr>
              <w:jc w:val="both"/>
              <w:rPr>
                <w:b/>
                <w:sz w:val="24"/>
                <w:szCs w:val="24"/>
              </w:rPr>
            </w:pPr>
            <w:r w:rsidRPr="003D4965">
              <w:rPr>
                <w:b/>
                <w:sz w:val="24"/>
                <w:szCs w:val="24"/>
              </w:rPr>
              <w:t>мероприятий</w:t>
            </w:r>
          </w:p>
        </w:tc>
        <w:tc>
          <w:tcPr>
            <w:tcW w:w="1560" w:type="dxa"/>
            <w:tcBorders>
              <w:bottom w:val="nil"/>
            </w:tcBorders>
          </w:tcPr>
          <w:p w:rsidR="00804051" w:rsidRPr="003D4965" w:rsidRDefault="00804051" w:rsidP="00063F80">
            <w:pPr>
              <w:jc w:val="both"/>
              <w:rPr>
                <w:b/>
                <w:sz w:val="24"/>
                <w:szCs w:val="24"/>
              </w:rPr>
            </w:pPr>
            <w:r w:rsidRPr="003D4965">
              <w:rPr>
                <w:b/>
                <w:sz w:val="24"/>
                <w:szCs w:val="24"/>
              </w:rPr>
              <w:t>Источник</w:t>
            </w:r>
          </w:p>
          <w:p w:rsidR="00804051" w:rsidRPr="003D4965" w:rsidRDefault="00804051" w:rsidP="00063F80">
            <w:pPr>
              <w:jc w:val="both"/>
              <w:rPr>
                <w:b/>
                <w:sz w:val="24"/>
                <w:szCs w:val="24"/>
              </w:rPr>
            </w:pPr>
            <w:r w:rsidRPr="003D4965">
              <w:rPr>
                <w:b/>
                <w:sz w:val="24"/>
                <w:szCs w:val="24"/>
              </w:rPr>
              <w:t>финан-</w:t>
            </w:r>
          </w:p>
          <w:p w:rsidR="00804051" w:rsidRPr="003D4965" w:rsidRDefault="00804051" w:rsidP="00063F80">
            <w:pPr>
              <w:jc w:val="both"/>
              <w:rPr>
                <w:b/>
                <w:sz w:val="24"/>
                <w:szCs w:val="24"/>
              </w:rPr>
            </w:pPr>
            <w:r w:rsidRPr="003D4965">
              <w:rPr>
                <w:b/>
                <w:sz w:val="24"/>
                <w:szCs w:val="24"/>
              </w:rPr>
              <w:t>сирова-</w:t>
            </w:r>
          </w:p>
          <w:p w:rsidR="00804051" w:rsidRPr="003D4965" w:rsidRDefault="00804051" w:rsidP="00063F80">
            <w:pPr>
              <w:jc w:val="both"/>
              <w:rPr>
                <w:b/>
                <w:sz w:val="24"/>
                <w:szCs w:val="24"/>
              </w:rPr>
            </w:pPr>
            <w:r w:rsidRPr="003D4965">
              <w:rPr>
                <w:b/>
                <w:sz w:val="24"/>
                <w:szCs w:val="24"/>
              </w:rPr>
              <w:t>ния</w:t>
            </w:r>
          </w:p>
        </w:tc>
        <w:tc>
          <w:tcPr>
            <w:tcW w:w="1275" w:type="dxa"/>
            <w:tcBorders>
              <w:bottom w:val="nil"/>
            </w:tcBorders>
          </w:tcPr>
          <w:p w:rsidR="00804051" w:rsidRPr="003D4965" w:rsidRDefault="00804051" w:rsidP="009B1459">
            <w:pPr>
              <w:rPr>
                <w:b/>
                <w:sz w:val="24"/>
                <w:szCs w:val="24"/>
              </w:rPr>
            </w:pPr>
            <w:r w:rsidRPr="003D4965">
              <w:rPr>
                <w:b/>
                <w:sz w:val="24"/>
                <w:szCs w:val="24"/>
              </w:rPr>
              <w:t>Всего тыс. руб.</w:t>
            </w:r>
          </w:p>
        </w:tc>
        <w:tc>
          <w:tcPr>
            <w:tcW w:w="4962" w:type="dxa"/>
            <w:gridSpan w:val="5"/>
          </w:tcPr>
          <w:p w:rsidR="00804051" w:rsidRPr="003D4965" w:rsidRDefault="00804051" w:rsidP="00063F80">
            <w:pPr>
              <w:jc w:val="center"/>
              <w:rPr>
                <w:b/>
                <w:sz w:val="24"/>
                <w:szCs w:val="24"/>
              </w:rPr>
            </w:pPr>
            <w:r w:rsidRPr="003D4965">
              <w:rPr>
                <w:b/>
                <w:sz w:val="24"/>
                <w:szCs w:val="24"/>
              </w:rPr>
              <w:t>З а т р а т ы</w:t>
            </w:r>
          </w:p>
          <w:p w:rsidR="00804051" w:rsidRPr="003D4965" w:rsidRDefault="00804051" w:rsidP="00063F80">
            <w:pPr>
              <w:jc w:val="center"/>
              <w:rPr>
                <w:b/>
                <w:sz w:val="24"/>
                <w:szCs w:val="24"/>
              </w:rPr>
            </w:pPr>
            <w:r w:rsidRPr="003D4965">
              <w:rPr>
                <w:b/>
                <w:sz w:val="24"/>
                <w:szCs w:val="24"/>
              </w:rPr>
              <w:t xml:space="preserve">в тыс. руб.   </w:t>
            </w:r>
          </w:p>
        </w:tc>
        <w:tc>
          <w:tcPr>
            <w:tcW w:w="3118" w:type="dxa"/>
            <w:tcBorders>
              <w:bottom w:val="nil"/>
            </w:tcBorders>
          </w:tcPr>
          <w:p w:rsidR="00804051" w:rsidRPr="003D4965" w:rsidRDefault="00804051" w:rsidP="00063F80">
            <w:pPr>
              <w:jc w:val="both"/>
              <w:rPr>
                <w:b/>
                <w:sz w:val="24"/>
                <w:szCs w:val="24"/>
              </w:rPr>
            </w:pPr>
            <w:r w:rsidRPr="003D4965">
              <w:rPr>
                <w:b/>
                <w:sz w:val="24"/>
                <w:szCs w:val="24"/>
              </w:rPr>
              <w:t>Эффект от принятых мероприятий</w:t>
            </w:r>
          </w:p>
        </w:tc>
      </w:tr>
      <w:tr w:rsidR="00804051" w:rsidRPr="003D4965" w:rsidTr="00063F80">
        <w:tc>
          <w:tcPr>
            <w:tcW w:w="674" w:type="dxa"/>
            <w:gridSpan w:val="2"/>
            <w:tcBorders>
              <w:top w:val="nil"/>
            </w:tcBorders>
          </w:tcPr>
          <w:p w:rsidR="00804051" w:rsidRPr="003D4965" w:rsidRDefault="00804051" w:rsidP="00063F80">
            <w:pPr>
              <w:jc w:val="both"/>
              <w:rPr>
                <w:b/>
                <w:sz w:val="24"/>
                <w:szCs w:val="24"/>
              </w:rPr>
            </w:pPr>
          </w:p>
        </w:tc>
        <w:tc>
          <w:tcPr>
            <w:tcW w:w="3403" w:type="dxa"/>
            <w:tcBorders>
              <w:top w:val="nil"/>
            </w:tcBorders>
          </w:tcPr>
          <w:p w:rsidR="00804051" w:rsidRPr="003D4965" w:rsidRDefault="00804051" w:rsidP="00063F80">
            <w:pPr>
              <w:jc w:val="both"/>
              <w:rPr>
                <w:b/>
                <w:sz w:val="24"/>
                <w:szCs w:val="24"/>
              </w:rPr>
            </w:pPr>
          </w:p>
        </w:tc>
        <w:tc>
          <w:tcPr>
            <w:tcW w:w="1560" w:type="dxa"/>
            <w:tcBorders>
              <w:top w:val="nil"/>
            </w:tcBorders>
          </w:tcPr>
          <w:p w:rsidR="00804051" w:rsidRPr="003D4965" w:rsidRDefault="00804051" w:rsidP="00063F80">
            <w:pPr>
              <w:jc w:val="both"/>
              <w:rPr>
                <w:b/>
                <w:sz w:val="24"/>
                <w:szCs w:val="24"/>
              </w:rPr>
            </w:pPr>
          </w:p>
        </w:tc>
        <w:tc>
          <w:tcPr>
            <w:tcW w:w="1275" w:type="dxa"/>
            <w:tcBorders>
              <w:top w:val="nil"/>
            </w:tcBorders>
          </w:tcPr>
          <w:p w:rsidR="00804051" w:rsidRPr="003D4965" w:rsidRDefault="00804051" w:rsidP="00063F80">
            <w:pPr>
              <w:jc w:val="both"/>
              <w:rPr>
                <w:b/>
                <w:sz w:val="24"/>
                <w:szCs w:val="24"/>
              </w:rPr>
            </w:pPr>
          </w:p>
        </w:tc>
        <w:tc>
          <w:tcPr>
            <w:tcW w:w="993" w:type="dxa"/>
          </w:tcPr>
          <w:p w:rsidR="00804051" w:rsidRPr="003D4965" w:rsidRDefault="00804051" w:rsidP="00945555">
            <w:pPr>
              <w:jc w:val="both"/>
              <w:rPr>
                <w:b/>
                <w:sz w:val="24"/>
                <w:szCs w:val="24"/>
              </w:rPr>
            </w:pPr>
            <w:r w:rsidRPr="003D4965">
              <w:rPr>
                <w:b/>
                <w:sz w:val="24"/>
                <w:szCs w:val="24"/>
              </w:rPr>
              <w:t>2016г.</w:t>
            </w:r>
          </w:p>
        </w:tc>
        <w:tc>
          <w:tcPr>
            <w:tcW w:w="992" w:type="dxa"/>
          </w:tcPr>
          <w:p w:rsidR="00804051" w:rsidRPr="003D4965" w:rsidRDefault="00804051" w:rsidP="00945555">
            <w:pPr>
              <w:jc w:val="both"/>
              <w:rPr>
                <w:b/>
                <w:sz w:val="24"/>
                <w:szCs w:val="24"/>
              </w:rPr>
            </w:pPr>
            <w:r w:rsidRPr="003D4965">
              <w:rPr>
                <w:b/>
                <w:sz w:val="24"/>
                <w:szCs w:val="24"/>
              </w:rPr>
              <w:t>2017г.</w:t>
            </w:r>
          </w:p>
        </w:tc>
        <w:tc>
          <w:tcPr>
            <w:tcW w:w="992" w:type="dxa"/>
          </w:tcPr>
          <w:p w:rsidR="00804051" w:rsidRPr="003D4965" w:rsidRDefault="00804051" w:rsidP="00945555">
            <w:pPr>
              <w:jc w:val="both"/>
              <w:rPr>
                <w:b/>
                <w:sz w:val="24"/>
                <w:szCs w:val="24"/>
              </w:rPr>
            </w:pPr>
            <w:r w:rsidRPr="003D4965">
              <w:rPr>
                <w:b/>
                <w:sz w:val="24"/>
                <w:szCs w:val="24"/>
              </w:rPr>
              <w:t>2018г.</w:t>
            </w:r>
          </w:p>
        </w:tc>
        <w:tc>
          <w:tcPr>
            <w:tcW w:w="992" w:type="dxa"/>
          </w:tcPr>
          <w:p w:rsidR="00804051" w:rsidRPr="003D4965" w:rsidRDefault="00804051" w:rsidP="00945555">
            <w:pPr>
              <w:jc w:val="both"/>
              <w:rPr>
                <w:b/>
                <w:sz w:val="24"/>
                <w:szCs w:val="24"/>
              </w:rPr>
            </w:pPr>
            <w:r w:rsidRPr="003D4965">
              <w:rPr>
                <w:b/>
                <w:sz w:val="24"/>
                <w:szCs w:val="24"/>
              </w:rPr>
              <w:t>2019г.</w:t>
            </w:r>
          </w:p>
        </w:tc>
        <w:tc>
          <w:tcPr>
            <w:tcW w:w="993" w:type="dxa"/>
          </w:tcPr>
          <w:p w:rsidR="00804051" w:rsidRPr="003D4965" w:rsidRDefault="00804051" w:rsidP="00945555">
            <w:pPr>
              <w:jc w:val="both"/>
              <w:rPr>
                <w:b/>
                <w:sz w:val="24"/>
                <w:szCs w:val="24"/>
              </w:rPr>
            </w:pPr>
            <w:r w:rsidRPr="003D4965">
              <w:rPr>
                <w:b/>
                <w:sz w:val="24"/>
                <w:szCs w:val="24"/>
              </w:rPr>
              <w:t>2020г.</w:t>
            </w:r>
          </w:p>
        </w:tc>
        <w:tc>
          <w:tcPr>
            <w:tcW w:w="3118" w:type="dxa"/>
            <w:tcBorders>
              <w:top w:val="nil"/>
            </w:tcBorders>
          </w:tcPr>
          <w:p w:rsidR="00804051" w:rsidRPr="003D4965" w:rsidRDefault="00804051" w:rsidP="00063F80">
            <w:pPr>
              <w:jc w:val="both"/>
              <w:rPr>
                <w:b/>
                <w:sz w:val="24"/>
                <w:szCs w:val="24"/>
              </w:rPr>
            </w:pPr>
          </w:p>
        </w:tc>
      </w:tr>
      <w:tr w:rsidR="00804051" w:rsidRPr="003D4965" w:rsidTr="00063F80">
        <w:tc>
          <w:tcPr>
            <w:tcW w:w="674" w:type="dxa"/>
            <w:gridSpan w:val="2"/>
          </w:tcPr>
          <w:p w:rsidR="00804051" w:rsidRPr="003D4965" w:rsidRDefault="00804051" w:rsidP="00063F80">
            <w:pPr>
              <w:jc w:val="center"/>
              <w:rPr>
                <w:b/>
                <w:sz w:val="24"/>
                <w:szCs w:val="24"/>
              </w:rPr>
            </w:pPr>
            <w:r w:rsidRPr="003D4965">
              <w:rPr>
                <w:b/>
                <w:sz w:val="24"/>
                <w:szCs w:val="24"/>
              </w:rPr>
              <w:t>1</w:t>
            </w:r>
          </w:p>
        </w:tc>
        <w:tc>
          <w:tcPr>
            <w:tcW w:w="3403" w:type="dxa"/>
          </w:tcPr>
          <w:p w:rsidR="00804051" w:rsidRPr="003D4965" w:rsidRDefault="00804051" w:rsidP="00063F80">
            <w:pPr>
              <w:jc w:val="center"/>
              <w:rPr>
                <w:b/>
                <w:sz w:val="24"/>
                <w:szCs w:val="24"/>
              </w:rPr>
            </w:pPr>
            <w:r w:rsidRPr="003D4965">
              <w:rPr>
                <w:b/>
                <w:sz w:val="24"/>
                <w:szCs w:val="24"/>
              </w:rPr>
              <w:t>2</w:t>
            </w:r>
          </w:p>
        </w:tc>
        <w:tc>
          <w:tcPr>
            <w:tcW w:w="1560" w:type="dxa"/>
          </w:tcPr>
          <w:p w:rsidR="00804051" w:rsidRPr="003D4965" w:rsidRDefault="00804051" w:rsidP="00063F80">
            <w:pPr>
              <w:jc w:val="center"/>
              <w:rPr>
                <w:b/>
                <w:sz w:val="24"/>
                <w:szCs w:val="24"/>
              </w:rPr>
            </w:pPr>
            <w:r w:rsidRPr="003D4965">
              <w:rPr>
                <w:b/>
                <w:sz w:val="24"/>
                <w:szCs w:val="24"/>
              </w:rPr>
              <w:t>3</w:t>
            </w:r>
          </w:p>
        </w:tc>
        <w:tc>
          <w:tcPr>
            <w:tcW w:w="1275" w:type="dxa"/>
          </w:tcPr>
          <w:p w:rsidR="00804051" w:rsidRPr="003D4965" w:rsidRDefault="00804051" w:rsidP="00063F80">
            <w:pPr>
              <w:jc w:val="center"/>
              <w:rPr>
                <w:b/>
                <w:sz w:val="24"/>
                <w:szCs w:val="24"/>
              </w:rPr>
            </w:pPr>
            <w:r w:rsidRPr="003D4965">
              <w:rPr>
                <w:b/>
                <w:sz w:val="24"/>
                <w:szCs w:val="24"/>
              </w:rPr>
              <w:t>4</w:t>
            </w:r>
          </w:p>
        </w:tc>
        <w:tc>
          <w:tcPr>
            <w:tcW w:w="993" w:type="dxa"/>
          </w:tcPr>
          <w:p w:rsidR="00804051" w:rsidRPr="003D4965" w:rsidRDefault="00804051" w:rsidP="00063F80">
            <w:pPr>
              <w:jc w:val="center"/>
              <w:rPr>
                <w:b/>
                <w:sz w:val="24"/>
                <w:szCs w:val="24"/>
              </w:rPr>
            </w:pPr>
            <w:r w:rsidRPr="003D4965">
              <w:rPr>
                <w:b/>
                <w:sz w:val="24"/>
                <w:szCs w:val="24"/>
              </w:rPr>
              <w:t>5</w:t>
            </w:r>
          </w:p>
        </w:tc>
        <w:tc>
          <w:tcPr>
            <w:tcW w:w="992" w:type="dxa"/>
          </w:tcPr>
          <w:p w:rsidR="00804051" w:rsidRPr="003D4965" w:rsidRDefault="00804051" w:rsidP="00063F80">
            <w:pPr>
              <w:jc w:val="center"/>
              <w:rPr>
                <w:b/>
                <w:sz w:val="24"/>
                <w:szCs w:val="24"/>
              </w:rPr>
            </w:pPr>
            <w:r w:rsidRPr="003D4965">
              <w:rPr>
                <w:b/>
                <w:sz w:val="24"/>
                <w:szCs w:val="24"/>
              </w:rPr>
              <w:t>6</w:t>
            </w:r>
          </w:p>
        </w:tc>
        <w:tc>
          <w:tcPr>
            <w:tcW w:w="992" w:type="dxa"/>
          </w:tcPr>
          <w:p w:rsidR="00804051" w:rsidRPr="003D4965" w:rsidRDefault="00804051" w:rsidP="00063F80">
            <w:pPr>
              <w:jc w:val="center"/>
              <w:rPr>
                <w:b/>
                <w:sz w:val="24"/>
                <w:szCs w:val="24"/>
              </w:rPr>
            </w:pPr>
            <w:r w:rsidRPr="003D4965">
              <w:rPr>
                <w:b/>
                <w:sz w:val="24"/>
                <w:szCs w:val="24"/>
              </w:rPr>
              <w:t>7</w:t>
            </w:r>
          </w:p>
        </w:tc>
        <w:tc>
          <w:tcPr>
            <w:tcW w:w="992" w:type="dxa"/>
          </w:tcPr>
          <w:p w:rsidR="00804051" w:rsidRPr="003D4965" w:rsidRDefault="00804051" w:rsidP="00063F80">
            <w:pPr>
              <w:jc w:val="center"/>
              <w:rPr>
                <w:b/>
                <w:sz w:val="24"/>
                <w:szCs w:val="24"/>
              </w:rPr>
            </w:pPr>
            <w:r w:rsidRPr="003D4965">
              <w:rPr>
                <w:b/>
                <w:sz w:val="24"/>
                <w:szCs w:val="24"/>
              </w:rPr>
              <w:t>8</w:t>
            </w:r>
          </w:p>
        </w:tc>
        <w:tc>
          <w:tcPr>
            <w:tcW w:w="993" w:type="dxa"/>
          </w:tcPr>
          <w:p w:rsidR="00804051" w:rsidRPr="003D4965" w:rsidRDefault="00804051" w:rsidP="00063F80">
            <w:pPr>
              <w:jc w:val="center"/>
              <w:rPr>
                <w:b/>
                <w:sz w:val="24"/>
                <w:szCs w:val="24"/>
              </w:rPr>
            </w:pPr>
            <w:r w:rsidRPr="003D4965">
              <w:rPr>
                <w:b/>
                <w:sz w:val="24"/>
                <w:szCs w:val="24"/>
              </w:rPr>
              <w:t>9</w:t>
            </w:r>
          </w:p>
        </w:tc>
        <w:tc>
          <w:tcPr>
            <w:tcW w:w="3118" w:type="dxa"/>
          </w:tcPr>
          <w:p w:rsidR="00804051" w:rsidRPr="003D4965" w:rsidRDefault="00804051" w:rsidP="00063F80">
            <w:pPr>
              <w:jc w:val="center"/>
              <w:rPr>
                <w:b/>
                <w:sz w:val="24"/>
                <w:szCs w:val="24"/>
              </w:rPr>
            </w:pPr>
            <w:r w:rsidRPr="003D4965">
              <w:rPr>
                <w:b/>
                <w:sz w:val="24"/>
                <w:szCs w:val="24"/>
              </w:rPr>
              <w:t>10</w:t>
            </w:r>
          </w:p>
        </w:tc>
      </w:tr>
      <w:tr w:rsidR="00804051" w:rsidRPr="003D4965" w:rsidTr="00063F80">
        <w:tc>
          <w:tcPr>
            <w:tcW w:w="14992" w:type="dxa"/>
            <w:gridSpan w:val="11"/>
          </w:tcPr>
          <w:p w:rsidR="00804051" w:rsidRPr="003D4965" w:rsidRDefault="00804051" w:rsidP="00063F80">
            <w:pPr>
              <w:jc w:val="center"/>
              <w:rPr>
                <w:b/>
                <w:sz w:val="24"/>
                <w:szCs w:val="24"/>
              </w:rPr>
            </w:pPr>
            <w:r w:rsidRPr="003D4965">
              <w:rPr>
                <w:b/>
                <w:sz w:val="24"/>
                <w:szCs w:val="24"/>
              </w:rPr>
              <w:t>ОРГАНИЗАЦИОННЫЕ РАБОТЫ</w:t>
            </w:r>
          </w:p>
        </w:tc>
      </w:tr>
      <w:tr w:rsidR="00804051" w:rsidRPr="003D4965" w:rsidTr="00063F80">
        <w:tc>
          <w:tcPr>
            <w:tcW w:w="674" w:type="dxa"/>
            <w:gridSpan w:val="2"/>
          </w:tcPr>
          <w:p w:rsidR="00804051" w:rsidRPr="003D4965" w:rsidRDefault="00804051" w:rsidP="00063F80">
            <w:pPr>
              <w:jc w:val="both"/>
              <w:rPr>
                <w:sz w:val="24"/>
                <w:szCs w:val="24"/>
              </w:rPr>
            </w:pPr>
            <w:r w:rsidRPr="003D4965">
              <w:rPr>
                <w:sz w:val="24"/>
                <w:szCs w:val="24"/>
              </w:rPr>
              <w:t>1</w:t>
            </w:r>
          </w:p>
        </w:tc>
        <w:tc>
          <w:tcPr>
            <w:tcW w:w="3403" w:type="dxa"/>
          </w:tcPr>
          <w:p w:rsidR="00804051" w:rsidRPr="003D4965" w:rsidRDefault="00804051" w:rsidP="00E9097F">
            <w:pPr>
              <w:rPr>
                <w:sz w:val="24"/>
                <w:szCs w:val="24"/>
              </w:rPr>
            </w:pPr>
            <w:r w:rsidRPr="003D4965">
              <w:rPr>
                <w:sz w:val="24"/>
                <w:szCs w:val="24"/>
              </w:rPr>
              <w:t>Разработка нормативных актов муниципального района по приоритетным направлениям природоохранной деятельности</w:t>
            </w:r>
          </w:p>
        </w:tc>
        <w:tc>
          <w:tcPr>
            <w:tcW w:w="1560" w:type="dxa"/>
          </w:tcPr>
          <w:p w:rsidR="00804051" w:rsidRPr="003D4965" w:rsidRDefault="00804051" w:rsidP="00063F80">
            <w:pPr>
              <w:jc w:val="both"/>
              <w:rPr>
                <w:sz w:val="24"/>
                <w:szCs w:val="24"/>
              </w:rPr>
            </w:pPr>
            <w:r w:rsidRPr="003D4965">
              <w:rPr>
                <w:sz w:val="24"/>
                <w:szCs w:val="24"/>
              </w:rPr>
              <w:t>-</w:t>
            </w:r>
          </w:p>
        </w:tc>
        <w:tc>
          <w:tcPr>
            <w:tcW w:w="1275" w:type="dxa"/>
          </w:tcPr>
          <w:p w:rsidR="00804051" w:rsidRPr="003D4965" w:rsidRDefault="00804051" w:rsidP="00063F80">
            <w:pPr>
              <w:jc w:val="both"/>
              <w:rPr>
                <w:sz w:val="24"/>
                <w:szCs w:val="24"/>
              </w:rPr>
            </w:pPr>
          </w:p>
        </w:tc>
        <w:tc>
          <w:tcPr>
            <w:tcW w:w="993"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p>
        </w:tc>
        <w:tc>
          <w:tcPr>
            <w:tcW w:w="992" w:type="dxa"/>
          </w:tcPr>
          <w:p w:rsidR="00804051" w:rsidRPr="003D4965" w:rsidRDefault="00804051" w:rsidP="00063F80">
            <w:pPr>
              <w:tabs>
                <w:tab w:val="left" w:pos="0"/>
              </w:tabs>
              <w:ind w:left="-116" w:right="41"/>
              <w:jc w:val="center"/>
              <w:rPr>
                <w:sz w:val="24"/>
                <w:szCs w:val="24"/>
              </w:rPr>
            </w:pPr>
          </w:p>
        </w:tc>
        <w:tc>
          <w:tcPr>
            <w:tcW w:w="993" w:type="dxa"/>
          </w:tcPr>
          <w:p w:rsidR="00804051" w:rsidRPr="003D4965" w:rsidRDefault="00804051" w:rsidP="00063F80">
            <w:pPr>
              <w:jc w:val="both"/>
              <w:rPr>
                <w:sz w:val="24"/>
                <w:szCs w:val="24"/>
              </w:rPr>
            </w:pPr>
          </w:p>
        </w:tc>
        <w:tc>
          <w:tcPr>
            <w:tcW w:w="3118" w:type="dxa"/>
          </w:tcPr>
          <w:p w:rsidR="00804051" w:rsidRPr="003D4965" w:rsidRDefault="00804051" w:rsidP="00063F80">
            <w:pPr>
              <w:rPr>
                <w:sz w:val="24"/>
                <w:szCs w:val="24"/>
              </w:rPr>
            </w:pPr>
            <w:r w:rsidRPr="003D4965">
              <w:rPr>
                <w:sz w:val="24"/>
                <w:szCs w:val="24"/>
              </w:rPr>
              <w:t>Подготовка правовой основы для организации природоохранной деятельности</w:t>
            </w:r>
          </w:p>
        </w:tc>
      </w:tr>
      <w:tr w:rsidR="00804051" w:rsidRPr="003D4965" w:rsidTr="00063F80">
        <w:tc>
          <w:tcPr>
            <w:tcW w:w="674" w:type="dxa"/>
            <w:gridSpan w:val="2"/>
          </w:tcPr>
          <w:p w:rsidR="00804051" w:rsidRPr="003D4965" w:rsidRDefault="00804051" w:rsidP="00063F80">
            <w:pPr>
              <w:jc w:val="both"/>
              <w:rPr>
                <w:sz w:val="24"/>
                <w:szCs w:val="24"/>
              </w:rPr>
            </w:pPr>
            <w:r w:rsidRPr="003D4965">
              <w:rPr>
                <w:sz w:val="24"/>
                <w:szCs w:val="24"/>
              </w:rPr>
              <w:t>2</w:t>
            </w:r>
          </w:p>
        </w:tc>
        <w:tc>
          <w:tcPr>
            <w:tcW w:w="3403" w:type="dxa"/>
          </w:tcPr>
          <w:p w:rsidR="00804051" w:rsidRPr="003D4965" w:rsidRDefault="00804051" w:rsidP="00E9097F">
            <w:pPr>
              <w:rPr>
                <w:sz w:val="24"/>
                <w:szCs w:val="24"/>
              </w:rPr>
            </w:pPr>
            <w:r w:rsidRPr="003D4965">
              <w:rPr>
                <w:sz w:val="24"/>
                <w:szCs w:val="24"/>
              </w:rPr>
              <w:t>Организация работы комиссии по экологической безопасности. природопользованию и санитарно-эпидемиологическому благополучию</w:t>
            </w:r>
          </w:p>
        </w:tc>
        <w:tc>
          <w:tcPr>
            <w:tcW w:w="1560" w:type="dxa"/>
          </w:tcPr>
          <w:p w:rsidR="00804051" w:rsidRPr="003D4965" w:rsidRDefault="00804051" w:rsidP="00063F80">
            <w:pPr>
              <w:jc w:val="both"/>
              <w:rPr>
                <w:sz w:val="24"/>
                <w:szCs w:val="24"/>
              </w:rPr>
            </w:pPr>
            <w:r w:rsidRPr="003D4965">
              <w:rPr>
                <w:sz w:val="24"/>
                <w:szCs w:val="24"/>
              </w:rPr>
              <w:t>-</w:t>
            </w:r>
          </w:p>
        </w:tc>
        <w:tc>
          <w:tcPr>
            <w:tcW w:w="1275" w:type="dxa"/>
          </w:tcPr>
          <w:p w:rsidR="00804051" w:rsidRPr="003D4965" w:rsidRDefault="00804051" w:rsidP="00063F80">
            <w:pPr>
              <w:jc w:val="both"/>
              <w:rPr>
                <w:sz w:val="24"/>
                <w:szCs w:val="24"/>
              </w:rPr>
            </w:pPr>
          </w:p>
        </w:tc>
        <w:tc>
          <w:tcPr>
            <w:tcW w:w="993"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p>
        </w:tc>
        <w:tc>
          <w:tcPr>
            <w:tcW w:w="992" w:type="dxa"/>
          </w:tcPr>
          <w:p w:rsidR="00804051" w:rsidRPr="003D4965" w:rsidRDefault="00804051" w:rsidP="00063F80">
            <w:pPr>
              <w:tabs>
                <w:tab w:val="left" w:pos="0"/>
              </w:tabs>
              <w:ind w:left="-116" w:right="41"/>
              <w:jc w:val="center"/>
              <w:rPr>
                <w:sz w:val="24"/>
                <w:szCs w:val="24"/>
              </w:rPr>
            </w:pPr>
          </w:p>
        </w:tc>
        <w:tc>
          <w:tcPr>
            <w:tcW w:w="993" w:type="dxa"/>
          </w:tcPr>
          <w:p w:rsidR="00804051" w:rsidRPr="003D4965" w:rsidRDefault="00804051" w:rsidP="00063F80">
            <w:pPr>
              <w:jc w:val="both"/>
              <w:rPr>
                <w:sz w:val="24"/>
                <w:szCs w:val="24"/>
              </w:rPr>
            </w:pPr>
          </w:p>
        </w:tc>
        <w:tc>
          <w:tcPr>
            <w:tcW w:w="3118" w:type="dxa"/>
          </w:tcPr>
          <w:p w:rsidR="00804051" w:rsidRPr="003D4965" w:rsidRDefault="00804051" w:rsidP="00063F80">
            <w:pPr>
              <w:rPr>
                <w:sz w:val="24"/>
                <w:szCs w:val="24"/>
              </w:rPr>
            </w:pPr>
            <w:r w:rsidRPr="003D4965">
              <w:rPr>
                <w:sz w:val="24"/>
                <w:szCs w:val="24"/>
              </w:rPr>
              <w:t>Подготовка правовой основы для организации природоохранной деятельности</w:t>
            </w:r>
          </w:p>
        </w:tc>
      </w:tr>
      <w:tr w:rsidR="00804051" w:rsidRPr="003D4965" w:rsidTr="00063F80">
        <w:tc>
          <w:tcPr>
            <w:tcW w:w="14992" w:type="dxa"/>
            <w:gridSpan w:val="11"/>
          </w:tcPr>
          <w:p w:rsidR="00804051" w:rsidRPr="003D4965" w:rsidRDefault="00804051" w:rsidP="00063F80">
            <w:pPr>
              <w:jc w:val="center"/>
              <w:rPr>
                <w:b/>
                <w:sz w:val="24"/>
                <w:szCs w:val="24"/>
              </w:rPr>
            </w:pPr>
            <w:r w:rsidRPr="003D4965">
              <w:rPr>
                <w:b/>
                <w:sz w:val="24"/>
                <w:szCs w:val="24"/>
              </w:rPr>
              <w:t>МЕРОПРИЯТИЯ ПО ОХРАНЕ АТМОСФЕРНОГО ВОЗДУХА</w:t>
            </w:r>
          </w:p>
        </w:tc>
      </w:tr>
      <w:tr w:rsidR="00804051" w:rsidRPr="003D4965" w:rsidTr="00063F80">
        <w:tc>
          <w:tcPr>
            <w:tcW w:w="674" w:type="dxa"/>
            <w:gridSpan w:val="2"/>
          </w:tcPr>
          <w:p w:rsidR="00804051" w:rsidRPr="003D4965" w:rsidRDefault="00804051" w:rsidP="00063F80">
            <w:pPr>
              <w:jc w:val="both"/>
              <w:rPr>
                <w:sz w:val="24"/>
                <w:szCs w:val="24"/>
              </w:rPr>
            </w:pPr>
          </w:p>
        </w:tc>
        <w:tc>
          <w:tcPr>
            <w:tcW w:w="3403" w:type="dxa"/>
          </w:tcPr>
          <w:p w:rsidR="00804051" w:rsidRPr="003D4965" w:rsidRDefault="00804051" w:rsidP="00063F80">
            <w:pPr>
              <w:jc w:val="both"/>
              <w:rPr>
                <w:sz w:val="24"/>
                <w:szCs w:val="24"/>
              </w:rPr>
            </w:pPr>
          </w:p>
        </w:tc>
        <w:tc>
          <w:tcPr>
            <w:tcW w:w="1560" w:type="dxa"/>
          </w:tcPr>
          <w:p w:rsidR="00804051" w:rsidRPr="003D4965" w:rsidRDefault="00804051" w:rsidP="00063F80">
            <w:pPr>
              <w:jc w:val="both"/>
              <w:rPr>
                <w:sz w:val="24"/>
                <w:szCs w:val="24"/>
              </w:rPr>
            </w:pPr>
          </w:p>
        </w:tc>
        <w:tc>
          <w:tcPr>
            <w:tcW w:w="1275" w:type="dxa"/>
          </w:tcPr>
          <w:p w:rsidR="00804051" w:rsidRPr="003D4965" w:rsidRDefault="00804051" w:rsidP="00063F80">
            <w:pPr>
              <w:jc w:val="both"/>
              <w:rPr>
                <w:sz w:val="24"/>
                <w:szCs w:val="24"/>
              </w:rPr>
            </w:pPr>
          </w:p>
        </w:tc>
        <w:tc>
          <w:tcPr>
            <w:tcW w:w="993"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p>
        </w:tc>
        <w:tc>
          <w:tcPr>
            <w:tcW w:w="992" w:type="dxa"/>
          </w:tcPr>
          <w:p w:rsidR="00804051" w:rsidRPr="003D4965" w:rsidRDefault="00804051" w:rsidP="00063F80">
            <w:pPr>
              <w:tabs>
                <w:tab w:val="left" w:pos="0"/>
              </w:tabs>
              <w:ind w:left="-116" w:right="41"/>
              <w:jc w:val="center"/>
              <w:rPr>
                <w:sz w:val="24"/>
                <w:szCs w:val="24"/>
              </w:rPr>
            </w:pPr>
          </w:p>
        </w:tc>
        <w:tc>
          <w:tcPr>
            <w:tcW w:w="993" w:type="dxa"/>
          </w:tcPr>
          <w:p w:rsidR="00804051" w:rsidRPr="003D4965" w:rsidRDefault="00804051" w:rsidP="00063F80">
            <w:pPr>
              <w:jc w:val="both"/>
              <w:rPr>
                <w:sz w:val="24"/>
                <w:szCs w:val="24"/>
              </w:rPr>
            </w:pPr>
          </w:p>
        </w:tc>
        <w:tc>
          <w:tcPr>
            <w:tcW w:w="3118" w:type="dxa"/>
          </w:tcPr>
          <w:p w:rsidR="00804051" w:rsidRPr="003D4965" w:rsidRDefault="00804051" w:rsidP="00063F80">
            <w:pPr>
              <w:jc w:val="both"/>
              <w:rPr>
                <w:sz w:val="24"/>
                <w:szCs w:val="24"/>
              </w:rPr>
            </w:pPr>
          </w:p>
        </w:tc>
      </w:tr>
      <w:tr w:rsidR="00804051" w:rsidRPr="003D4965" w:rsidTr="00063F80">
        <w:tc>
          <w:tcPr>
            <w:tcW w:w="674" w:type="dxa"/>
            <w:gridSpan w:val="2"/>
          </w:tcPr>
          <w:p w:rsidR="00804051" w:rsidRPr="003D4965" w:rsidRDefault="00804051" w:rsidP="00063F80">
            <w:pPr>
              <w:jc w:val="both"/>
              <w:rPr>
                <w:sz w:val="24"/>
                <w:szCs w:val="24"/>
              </w:rPr>
            </w:pPr>
            <w:r w:rsidRPr="003D4965">
              <w:rPr>
                <w:sz w:val="24"/>
                <w:szCs w:val="24"/>
              </w:rPr>
              <w:t>1.</w:t>
            </w:r>
          </w:p>
        </w:tc>
        <w:tc>
          <w:tcPr>
            <w:tcW w:w="3403" w:type="dxa"/>
          </w:tcPr>
          <w:p w:rsidR="00804051" w:rsidRPr="003D4965" w:rsidRDefault="00804051" w:rsidP="00E9097F">
            <w:pPr>
              <w:rPr>
                <w:sz w:val="24"/>
                <w:szCs w:val="24"/>
              </w:rPr>
            </w:pPr>
            <w:r w:rsidRPr="003D4965">
              <w:rPr>
                <w:sz w:val="24"/>
                <w:szCs w:val="24"/>
              </w:rPr>
              <w:t>Контрольно-регулировочные работы на автотранспорте</w:t>
            </w:r>
          </w:p>
        </w:tc>
        <w:tc>
          <w:tcPr>
            <w:tcW w:w="1560" w:type="dxa"/>
          </w:tcPr>
          <w:p w:rsidR="00804051" w:rsidRPr="003D4965" w:rsidRDefault="00804051" w:rsidP="00063F80">
            <w:pPr>
              <w:jc w:val="both"/>
              <w:rPr>
                <w:sz w:val="24"/>
                <w:szCs w:val="24"/>
              </w:rPr>
            </w:pPr>
            <w:r w:rsidRPr="003D4965">
              <w:rPr>
                <w:sz w:val="24"/>
                <w:szCs w:val="24"/>
              </w:rPr>
              <w:t>Средства предприятия ООО «Тетюшское АТП»</w:t>
            </w:r>
          </w:p>
        </w:tc>
        <w:tc>
          <w:tcPr>
            <w:tcW w:w="1275" w:type="dxa"/>
          </w:tcPr>
          <w:p w:rsidR="00804051" w:rsidRPr="003D4965" w:rsidRDefault="00804051" w:rsidP="00063F80">
            <w:pPr>
              <w:jc w:val="both"/>
              <w:rPr>
                <w:sz w:val="24"/>
                <w:szCs w:val="24"/>
              </w:rPr>
            </w:pPr>
            <w:r w:rsidRPr="003D4965">
              <w:rPr>
                <w:sz w:val="24"/>
                <w:szCs w:val="24"/>
              </w:rPr>
              <w:t>200</w:t>
            </w:r>
          </w:p>
        </w:tc>
        <w:tc>
          <w:tcPr>
            <w:tcW w:w="993"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tabs>
                <w:tab w:val="left" w:pos="0"/>
              </w:tabs>
              <w:ind w:left="-116" w:right="41"/>
              <w:jc w:val="center"/>
              <w:rPr>
                <w:sz w:val="24"/>
                <w:szCs w:val="24"/>
              </w:rPr>
            </w:pPr>
            <w:r w:rsidRPr="003D4965">
              <w:rPr>
                <w:sz w:val="24"/>
                <w:szCs w:val="24"/>
              </w:rPr>
              <w:t>40</w:t>
            </w:r>
          </w:p>
        </w:tc>
        <w:tc>
          <w:tcPr>
            <w:tcW w:w="993" w:type="dxa"/>
          </w:tcPr>
          <w:p w:rsidR="00804051" w:rsidRPr="003D4965" w:rsidRDefault="00804051" w:rsidP="00063F80">
            <w:pPr>
              <w:jc w:val="both"/>
              <w:rPr>
                <w:sz w:val="24"/>
                <w:szCs w:val="24"/>
              </w:rPr>
            </w:pPr>
            <w:r w:rsidRPr="003D4965">
              <w:rPr>
                <w:sz w:val="24"/>
                <w:szCs w:val="24"/>
              </w:rPr>
              <w:t>40</w:t>
            </w:r>
          </w:p>
        </w:tc>
        <w:tc>
          <w:tcPr>
            <w:tcW w:w="3118" w:type="dxa"/>
          </w:tcPr>
          <w:p w:rsidR="00804051" w:rsidRPr="003D4965" w:rsidRDefault="00804051" w:rsidP="00063F80">
            <w:pPr>
              <w:jc w:val="both"/>
              <w:rPr>
                <w:sz w:val="24"/>
                <w:szCs w:val="24"/>
              </w:rPr>
            </w:pPr>
            <w:r w:rsidRPr="003D4965">
              <w:rPr>
                <w:sz w:val="24"/>
                <w:szCs w:val="24"/>
              </w:rPr>
              <w:t xml:space="preserve"> Снижения вредных  выбросов в атмосферный воздух</w:t>
            </w:r>
          </w:p>
        </w:tc>
      </w:tr>
      <w:tr w:rsidR="00804051" w:rsidRPr="003D4965" w:rsidTr="00063F80">
        <w:tc>
          <w:tcPr>
            <w:tcW w:w="674" w:type="dxa"/>
            <w:gridSpan w:val="2"/>
          </w:tcPr>
          <w:p w:rsidR="00804051" w:rsidRPr="003D4965" w:rsidRDefault="00804051" w:rsidP="00063F80">
            <w:pPr>
              <w:jc w:val="both"/>
              <w:rPr>
                <w:sz w:val="24"/>
                <w:szCs w:val="24"/>
              </w:rPr>
            </w:pPr>
            <w:r w:rsidRPr="003D4965">
              <w:rPr>
                <w:sz w:val="24"/>
                <w:szCs w:val="24"/>
              </w:rPr>
              <w:t>2.</w:t>
            </w:r>
          </w:p>
        </w:tc>
        <w:tc>
          <w:tcPr>
            <w:tcW w:w="3403" w:type="dxa"/>
          </w:tcPr>
          <w:p w:rsidR="00804051" w:rsidRPr="003D4965" w:rsidRDefault="00804051" w:rsidP="00E9097F">
            <w:pPr>
              <w:rPr>
                <w:sz w:val="24"/>
                <w:szCs w:val="24"/>
              </w:rPr>
            </w:pPr>
            <w:r w:rsidRPr="003D4965">
              <w:rPr>
                <w:sz w:val="24"/>
                <w:szCs w:val="24"/>
              </w:rPr>
              <w:t>Внедрение  на автотранспорт средств снижения выбросов вредных веществ (использование моторных масел с присадками, установка нейтрализаторов)</w:t>
            </w:r>
          </w:p>
        </w:tc>
        <w:tc>
          <w:tcPr>
            <w:tcW w:w="1560" w:type="dxa"/>
          </w:tcPr>
          <w:p w:rsidR="00804051" w:rsidRPr="003D4965" w:rsidRDefault="00804051" w:rsidP="00063F80">
            <w:pPr>
              <w:jc w:val="both"/>
              <w:rPr>
                <w:sz w:val="24"/>
                <w:szCs w:val="24"/>
              </w:rPr>
            </w:pPr>
            <w:r w:rsidRPr="003D4965">
              <w:rPr>
                <w:sz w:val="24"/>
                <w:szCs w:val="24"/>
              </w:rPr>
              <w:t>Средства предприятия ООО «Тетюшское АТП»</w:t>
            </w:r>
          </w:p>
        </w:tc>
        <w:tc>
          <w:tcPr>
            <w:tcW w:w="1275" w:type="dxa"/>
          </w:tcPr>
          <w:p w:rsidR="00804051" w:rsidRPr="003D4965" w:rsidRDefault="00804051" w:rsidP="00063F80">
            <w:pPr>
              <w:jc w:val="both"/>
              <w:rPr>
                <w:sz w:val="24"/>
                <w:szCs w:val="24"/>
              </w:rPr>
            </w:pPr>
            <w:r w:rsidRPr="003D4965">
              <w:rPr>
                <w:sz w:val="24"/>
                <w:szCs w:val="24"/>
              </w:rPr>
              <w:t>200</w:t>
            </w:r>
          </w:p>
        </w:tc>
        <w:tc>
          <w:tcPr>
            <w:tcW w:w="993"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3" w:type="dxa"/>
          </w:tcPr>
          <w:p w:rsidR="00804051" w:rsidRPr="003D4965" w:rsidRDefault="00804051" w:rsidP="00063F80">
            <w:pPr>
              <w:jc w:val="both"/>
              <w:rPr>
                <w:sz w:val="24"/>
                <w:szCs w:val="24"/>
              </w:rPr>
            </w:pPr>
            <w:r w:rsidRPr="003D4965">
              <w:rPr>
                <w:sz w:val="24"/>
                <w:szCs w:val="24"/>
              </w:rPr>
              <w:t>40</w:t>
            </w:r>
          </w:p>
        </w:tc>
        <w:tc>
          <w:tcPr>
            <w:tcW w:w="3118" w:type="dxa"/>
          </w:tcPr>
          <w:p w:rsidR="00804051" w:rsidRPr="003D4965" w:rsidRDefault="00804051" w:rsidP="00063F80">
            <w:pPr>
              <w:jc w:val="both"/>
              <w:rPr>
                <w:sz w:val="24"/>
                <w:szCs w:val="24"/>
              </w:rPr>
            </w:pPr>
            <w:r w:rsidRPr="003D4965">
              <w:rPr>
                <w:sz w:val="24"/>
                <w:szCs w:val="24"/>
              </w:rPr>
              <w:t xml:space="preserve"> Снижения вредных  выбросов в атмосферный воздух</w:t>
            </w:r>
          </w:p>
          <w:p w:rsidR="00804051" w:rsidRPr="003D4965" w:rsidRDefault="00804051" w:rsidP="00063F80">
            <w:pPr>
              <w:jc w:val="both"/>
              <w:rPr>
                <w:sz w:val="24"/>
                <w:szCs w:val="24"/>
              </w:rPr>
            </w:pPr>
          </w:p>
          <w:p w:rsidR="00804051" w:rsidRPr="003D4965" w:rsidRDefault="00804051" w:rsidP="00063F80">
            <w:pPr>
              <w:jc w:val="both"/>
              <w:rPr>
                <w:sz w:val="24"/>
                <w:szCs w:val="24"/>
              </w:rPr>
            </w:pPr>
          </w:p>
          <w:p w:rsidR="00804051" w:rsidRPr="003D4965" w:rsidRDefault="00804051" w:rsidP="00063F80">
            <w:pPr>
              <w:jc w:val="both"/>
              <w:rPr>
                <w:sz w:val="24"/>
                <w:szCs w:val="24"/>
              </w:rPr>
            </w:pPr>
          </w:p>
          <w:p w:rsidR="00804051" w:rsidRPr="003D4965" w:rsidRDefault="00804051" w:rsidP="00063F80">
            <w:pPr>
              <w:jc w:val="both"/>
              <w:rPr>
                <w:sz w:val="24"/>
                <w:szCs w:val="24"/>
              </w:rPr>
            </w:pPr>
          </w:p>
        </w:tc>
      </w:tr>
      <w:tr w:rsidR="00804051" w:rsidRPr="003D4965" w:rsidTr="00063F80">
        <w:tc>
          <w:tcPr>
            <w:tcW w:w="674" w:type="dxa"/>
            <w:gridSpan w:val="2"/>
          </w:tcPr>
          <w:p w:rsidR="00804051" w:rsidRPr="003D4965" w:rsidRDefault="00804051" w:rsidP="00063F80">
            <w:pPr>
              <w:jc w:val="both"/>
              <w:rPr>
                <w:sz w:val="24"/>
                <w:szCs w:val="24"/>
              </w:rPr>
            </w:pPr>
            <w:r w:rsidRPr="003D4965">
              <w:rPr>
                <w:sz w:val="24"/>
                <w:szCs w:val="24"/>
              </w:rPr>
              <w:t>3.</w:t>
            </w:r>
          </w:p>
        </w:tc>
        <w:tc>
          <w:tcPr>
            <w:tcW w:w="3403" w:type="dxa"/>
          </w:tcPr>
          <w:p w:rsidR="00804051" w:rsidRPr="003D4965" w:rsidRDefault="00804051" w:rsidP="00E9097F">
            <w:pPr>
              <w:rPr>
                <w:sz w:val="24"/>
                <w:szCs w:val="24"/>
              </w:rPr>
            </w:pPr>
            <w:r w:rsidRPr="003D4965">
              <w:rPr>
                <w:sz w:val="24"/>
                <w:szCs w:val="24"/>
              </w:rPr>
              <w:t>Приобретение оборудования и контроль за выхлопными газами автомобилей и тракторов</w:t>
            </w:r>
          </w:p>
        </w:tc>
        <w:tc>
          <w:tcPr>
            <w:tcW w:w="1560" w:type="dxa"/>
          </w:tcPr>
          <w:p w:rsidR="00804051" w:rsidRPr="003D4965" w:rsidRDefault="00804051" w:rsidP="00063F80">
            <w:pPr>
              <w:jc w:val="both"/>
              <w:rPr>
                <w:sz w:val="24"/>
                <w:szCs w:val="24"/>
              </w:rPr>
            </w:pPr>
            <w:r w:rsidRPr="003D4965">
              <w:rPr>
                <w:sz w:val="24"/>
                <w:szCs w:val="24"/>
              </w:rPr>
              <w:t>Средства предприятия ООО «Тетюшское АТП»</w:t>
            </w:r>
          </w:p>
        </w:tc>
        <w:tc>
          <w:tcPr>
            <w:tcW w:w="1275" w:type="dxa"/>
          </w:tcPr>
          <w:p w:rsidR="00804051" w:rsidRPr="003D4965" w:rsidRDefault="00804051" w:rsidP="00063F80">
            <w:pPr>
              <w:jc w:val="both"/>
              <w:rPr>
                <w:sz w:val="24"/>
                <w:szCs w:val="24"/>
              </w:rPr>
            </w:pPr>
            <w:r w:rsidRPr="003D4965">
              <w:rPr>
                <w:sz w:val="24"/>
                <w:szCs w:val="24"/>
              </w:rPr>
              <w:t>200</w:t>
            </w:r>
          </w:p>
        </w:tc>
        <w:tc>
          <w:tcPr>
            <w:tcW w:w="993"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2" w:type="dxa"/>
          </w:tcPr>
          <w:p w:rsidR="00804051" w:rsidRPr="003D4965" w:rsidRDefault="00804051" w:rsidP="00063F80">
            <w:pPr>
              <w:jc w:val="both"/>
              <w:rPr>
                <w:sz w:val="24"/>
                <w:szCs w:val="24"/>
              </w:rPr>
            </w:pPr>
            <w:r w:rsidRPr="003D4965">
              <w:rPr>
                <w:sz w:val="24"/>
                <w:szCs w:val="24"/>
              </w:rPr>
              <w:t>40</w:t>
            </w:r>
          </w:p>
        </w:tc>
        <w:tc>
          <w:tcPr>
            <w:tcW w:w="993" w:type="dxa"/>
          </w:tcPr>
          <w:p w:rsidR="00804051" w:rsidRPr="003D4965" w:rsidRDefault="00804051" w:rsidP="00063F80">
            <w:pPr>
              <w:jc w:val="both"/>
              <w:rPr>
                <w:sz w:val="24"/>
                <w:szCs w:val="24"/>
              </w:rPr>
            </w:pPr>
            <w:r w:rsidRPr="003D4965">
              <w:rPr>
                <w:sz w:val="24"/>
                <w:szCs w:val="24"/>
              </w:rPr>
              <w:t>40</w:t>
            </w:r>
          </w:p>
        </w:tc>
        <w:tc>
          <w:tcPr>
            <w:tcW w:w="3118" w:type="dxa"/>
          </w:tcPr>
          <w:p w:rsidR="00804051" w:rsidRPr="003D4965" w:rsidRDefault="00804051" w:rsidP="00063F80">
            <w:pPr>
              <w:jc w:val="both"/>
              <w:rPr>
                <w:sz w:val="24"/>
                <w:szCs w:val="24"/>
              </w:rPr>
            </w:pPr>
            <w:r w:rsidRPr="003D4965">
              <w:rPr>
                <w:sz w:val="24"/>
                <w:szCs w:val="24"/>
              </w:rPr>
              <w:t xml:space="preserve"> Снижения вредных  выбросов в атмосферный воздух</w:t>
            </w:r>
          </w:p>
          <w:p w:rsidR="00804051" w:rsidRPr="003D4965" w:rsidRDefault="00804051" w:rsidP="00063F80">
            <w:pPr>
              <w:jc w:val="both"/>
              <w:rPr>
                <w:sz w:val="24"/>
                <w:szCs w:val="24"/>
              </w:rPr>
            </w:pPr>
          </w:p>
          <w:p w:rsidR="00804051" w:rsidRPr="003D4965" w:rsidRDefault="00804051" w:rsidP="00063F80">
            <w:pPr>
              <w:jc w:val="both"/>
              <w:rPr>
                <w:sz w:val="24"/>
                <w:szCs w:val="24"/>
              </w:rPr>
            </w:pPr>
          </w:p>
          <w:p w:rsidR="00804051" w:rsidRPr="003D4965" w:rsidRDefault="00804051" w:rsidP="00063F80">
            <w:pPr>
              <w:jc w:val="both"/>
              <w:rPr>
                <w:sz w:val="24"/>
                <w:szCs w:val="24"/>
              </w:rPr>
            </w:pPr>
          </w:p>
          <w:p w:rsidR="00804051" w:rsidRPr="003D4965" w:rsidRDefault="00804051" w:rsidP="00063F80">
            <w:pPr>
              <w:jc w:val="both"/>
              <w:rPr>
                <w:sz w:val="24"/>
                <w:szCs w:val="24"/>
              </w:rPr>
            </w:pPr>
          </w:p>
        </w:tc>
      </w:tr>
      <w:tr w:rsidR="00804051" w:rsidRPr="003D4965" w:rsidTr="00063F80">
        <w:tc>
          <w:tcPr>
            <w:tcW w:w="674" w:type="dxa"/>
            <w:gridSpan w:val="2"/>
          </w:tcPr>
          <w:p w:rsidR="00804051" w:rsidRPr="003D4965" w:rsidRDefault="00804051" w:rsidP="00063F80">
            <w:pPr>
              <w:jc w:val="both"/>
              <w:rPr>
                <w:sz w:val="24"/>
                <w:szCs w:val="24"/>
              </w:rPr>
            </w:pPr>
          </w:p>
        </w:tc>
        <w:tc>
          <w:tcPr>
            <w:tcW w:w="3403" w:type="dxa"/>
          </w:tcPr>
          <w:p w:rsidR="00804051" w:rsidRPr="003D4965" w:rsidRDefault="00804051" w:rsidP="00063F80">
            <w:pPr>
              <w:jc w:val="center"/>
              <w:rPr>
                <w:b/>
                <w:sz w:val="24"/>
                <w:szCs w:val="24"/>
              </w:rPr>
            </w:pPr>
            <w:r w:rsidRPr="003D4965">
              <w:rPr>
                <w:b/>
                <w:sz w:val="24"/>
                <w:szCs w:val="24"/>
              </w:rPr>
              <w:t>ИТОГО:</w:t>
            </w:r>
          </w:p>
        </w:tc>
        <w:tc>
          <w:tcPr>
            <w:tcW w:w="1560" w:type="dxa"/>
          </w:tcPr>
          <w:p w:rsidR="00804051" w:rsidRPr="003D4965" w:rsidRDefault="00804051" w:rsidP="00063F80">
            <w:pPr>
              <w:jc w:val="center"/>
              <w:rPr>
                <w:b/>
                <w:sz w:val="24"/>
                <w:szCs w:val="24"/>
              </w:rPr>
            </w:pPr>
          </w:p>
        </w:tc>
        <w:tc>
          <w:tcPr>
            <w:tcW w:w="1275" w:type="dxa"/>
            <w:vAlign w:val="bottom"/>
          </w:tcPr>
          <w:p w:rsidR="00804051" w:rsidRPr="003D4965" w:rsidRDefault="00804051" w:rsidP="00063F80">
            <w:pPr>
              <w:rPr>
                <w:b/>
                <w:sz w:val="24"/>
                <w:szCs w:val="24"/>
              </w:rPr>
            </w:pPr>
            <w:r w:rsidRPr="003D4965">
              <w:rPr>
                <w:b/>
                <w:sz w:val="24"/>
                <w:szCs w:val="24"/>
              </w:rPr>
              <w:t>600</w:t>
            </w:r>
          </w:p>
        </w:tc>
        <w:tc>
          <w:tcPr>
            <w:tcW w:w="993" w:type="dxa"/>
          </w:tcPr>
          <w:p w:rsidR="00804051" w:rsidRPr="003D4965" w:rsidRDefault="00804051" w:rsidP="009B1459">
            <w:pPr>
              <w:rPr>
                <w:b/>
                <w:bCs/>
                <w:sz w:val="24"/>
                <w:szCs w:val="24"/>
              </w:rPr>
            </w:pPr>
            <w:r w:rsidRPr="003D4965">
              <w:rPr>
                <w:b/>
                <w:bCs/>
                <w:sz w:val="24"/>
                <w:szCs w:val="24"/>
              </w:rPr>
              <w:t>120</w:t>
            </w:r>
          </w:p>
        </w:tc>
        <w:tc>
          <w:tcPr>
            <w:tcW w:w="992" w:type="dxa"/>
          </w:tcPr>
          <w:p w:rsidR="00804051" w:rsidRPr="003D4965" w:rsidRDefault="00804051" w:rsidP="00063F80">
            <w:pPr>
              <w:rPr>
                <w:b/>
                <w:bCs/>
                <w:sz w:val="24"/>
                <w:szCs w:val="24"/>
              </w:rPr>
            </w:pPr>
            <w:r w:rsidRPr="003D4965">
              <w:rPr>
                <w:b/>
                <w:bCs/>
                <w:sz w:val="24"/>
                <w:szCs w:val="24"/>
              </w:rPr>
              <w:t>120</w:t>
            </w:r>
          </w:p>
        </w:tc>
        <w:tc>
          <w:tcPr>
            <w:tcW w:w="992" w:type="dxa"/>
          </w:tcPr>
          <w:p w:rsidR="00804051" w:rsidRPr="003D4965" w:rsidRDefault="00804051" w:rsidP="00063F80">
            <w:pPr>
              <w:rPr>
                <w:b/>
                <w:bCs/>
                <w:sz w:val="24"/>
                <w:szCs w:val="24"/>
              </w:rPr>
            </w:pPr>
            <w:r w:rsidRPr="003D4965">
              <w:rPr>
                <w:b/>
                <w:bCs/>
                <w:sz w:val="24"/>
                <w:szCs w:val="24"/>
              </w:rPr>
              <w:t>120</w:t>
            </w:r>
          </w:p>
        </w:tc>
        <w:tc>
          <w:tcPr>
            <w:tcW w:w="992" w:type="dxa"/>
          </w:tcPr>
          <w:p w:rsidR="00804051" w:rsidRPr="003D4965" w:rsidRDefault="00804051">
            <w:pPr>
              <w:rPr>
                <w:sz w:val="24"/>
                <w:szCs w:val="24"/>
              </w:rPr>
            </w:pPr>
            <w:r w:rsidRPr="003D4965">
              <w:rPr>
                <w:b/>
                <w:bCs/>
                <w:sz w:val="24"/>
                <w:szCs w:val="24"/>
              </w:rPr>
              <w:t>120</w:t>
            </w:r>
          </w:p>
        </w:tc>
        <w:tc>
          <w:tcPr>
            <w:tcW w:w="993" w:type="dxa"/>
          </w:tcPr>
          <w:p w:rsidR="00804051" w:rsidRPr="003D4965" w:rsidRDefault="00804051">
            <w:pPr>
              <w:rPr>
                <w:sz w:val="24"/>
                <w:szCs w:val="24"/>
              </w:rPr>
            </w:pPr>
            <w:r w:rsidRPr="003D4965">
              <w:rPr>
                <w:b/>
                <w:bCs/>
                <w:sz w:val="24"/>
                <w:szCs w:val="24"/>
              </w:rPr>
              <w:t>120</w:t>
            </w:r>
          </w:p>
        </w:tc>
        <w:tc>
          <w:tcPr>
            <w:tcW w:w="3118" w:type="dxa"/>
          </w:tcPr>
          <w:p w:rsidR="00804051" w:rsidRPr="003D4965" w:rsidRDefault="00804051" w:rsidP="00063F80">
            <w:pPr>
              <w:jc w:val="both"/>
              <w:rPr>
                <w:sz w:val="24"/>
                <w:szCs w:val="24"/>
              </w:rPr>
            </w:pPr>
          </w:p>
        </w:tc>
      </w:tr>
      <w:tr w:rsidR="00804051" w:rsidRPr="003D4965" w:rsidTr="00063F80">
        <w:tc>
          <w:tcPr>
            <w:tcW w:w="14992" w:type="dxa"/>
            <w:gridSpan w:val="11"/>
          </w:tcPr>
          <w:p w:rsidR="00804051" w:rsidRPr="003D4965" w:rsidRDefault="00804051" w:rsidP="00063F80">
            <w:pPr>
              <w:jc w:val="center"/>
              <w:rPr>
                <w:b/>
                <w:sz w:val="24"/>
                <w:szCs w:val="24"/>
              </w:rPr>
            </w:pPr>
          </w:p>
          <w:p w:rsidR="00804051" w:rsidRPr="003D4965" w:rsidRDefault="00804051" w:rsidP="00063F80">
            <w:pPr>
              <w:jc w:val="center"/>
              <w:rPr>
                <w:b/>
                <w:sz w:val="24"/>
                <w:szCs w:val="24"/>
              </w:rPr>
            </w:pPr>
            <w:r w:rsidRPr="003D4965">
              <w:rPr>
                <w:b/>
                <w:sz w:val="24"/>
                <w:szCs w:val="24"/>
              </w:rPr>
              <w:t>О  Т  Х  О  Д  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w:t>
            </w:r>
          </w:p>
        </w:tc>
        <w:tc>
          <w:tcPr>
            <w:tcW w:w="3403" w:type="dxa"/>
          </w:tcPr>
          <w:p w:rsidR="00804051" w:rsidRPr="005E2966" w:rsidRDefault="00804051" w:rsidP="005E2966">
            <w:pPr>
              <w:rPr>
                <w:sz w:val="24"/>
                <w:szCs w:val="24"/>
              </w:rPr>
            </w:pPr>
            <w:r w:rsidRPr="005E2966">
              <w:rPr>
                <w:sz w:val="24"/>
                <w:szCs w:val="24"/>
              </w:rPr>
              <w:t>Приобретение и установка урн для сбора ТБО</w:t>
            </w:r>
          </w:p>
        </w:tc>
        <w:tc>
          <w:tcPr>
            <w:tcW w:w="1560" w:type="dxa"/>
          </w:tcPr>
          <w:p w:rsidR="00804051" w:rsidRPr="005E2966" w:rsidRDefault="00804051" w:rsidP="005E2966">
            <w:pPr>
              <w:jc w:val="both"/>
              <w:rPr>
                <w:sz w:val="24"/>
                <w:szCs w:val="24"/>
              </w:rPr>
            </w:pPr>
            <w:r w:rsidRPr="005E2966">
              <w:rPr>
                <w:sz w:val="24"/>
                <w:szCs w:val="24"/>
              </w:rPr>
              <w:t>Бюджет МО г.Тетюши</w:t>
            </w:r>
          </w:p>
          <w:p w:rsidR="00804051" w:rsidRPr="005E2966" w:rsidRDefault="00804051" w:rsidP="005E2966">
            <w:pPr>
              <w:jc w:val="both"/>
              <w:rPr>
                <w:sz w:val="24"/>
                <w:szCs w:val="24"/>
              </w:rPr>
            </w:pPr>
          </w:p>
        </w:tc>
        <w:tc>
          <w:tcPr>
            <w:tcW w:w="1275" w:type="dxa"/>
          </w:tcPr>
          <w:p w:rsidR="00804051" w:rsidRPr="005E2966" w:rsidRDefault="00804051" w:rsidP="005E2966">
            <w:pPr>
              <w:jc w:val="both"/>
              <w:rPr>
                <w:sz w:val="24"/>
                <w:szCs w:val="24"/>
              </w:rPr>
            </w:pPr>
            <w:r w:rsidRPr="005E2966">
              <w:rPr>
                <w:sz w:val="24"/>
                <w:szCs w:val="24"/>
              </w:rPr>
              <w:t>260</w:t>
            </w:r>
          </w:p>
        </w:tc>
        <w:tc>
          <w:tcPr>
            <w:tcW w:w="993" w:type="dxa"/>
          </w:tcPr>
          <w:p w:rsidR="00804051" w:rsidRPr="005E2966" w:rsidRDefault="00804051" w:rsidP="005E2966">
            <w:pPr>
              <w:jc w:val="both"/>
              <w:rPr>
                <w:sz w:val="24"/>
                <w:szCs w:val="24"/>
              </w:rPr>
            </w:pPr>
            <w:r w:rsidRPr="005E2966">
              <w:rPr>
                <w:sz w:val="24"/>
                <w:szCs w:val="24"/>
              </w:rPr>
              <w:t>60</w:t>
            </w:r>
          </w:p>
        </w:tc>
        <w:tc>
          <w:tcPr>
            <w:tcW w:w="992" w:type="dxa"/>
          </w:tcPr>
          <w:p w:rsidR="00804051" w:rsidRPr="005E2966" w:rsidRDefault="00804051" w:rsidP="005E2966">
            <w:pPr>
              <w:rPr>
                <w:sz w:val="24"/>
                <w:szCs w:val="24"/>
              </w:rPr>
            </w:pPr>
            <w:r w:rsidRPr="005E2966">
              <w:rPr>
                <w:sz w:val="24"/>
                <w:szCs w:val="24"/>
              </w:rPr>
              <w:t>50</w:t>
            </w:r>
          </w:p>
        </w:tc>
        <w:tc>
          <w:tcPr>
            <w:tcW w:w="992" w:type="dxa"/>
          </w:tcPr>
          <w:p w:rsidR="00804051" w:rsidRPr="005E2966" w:rsidRDefault="00804051" w:rsidP="005E2966">
            <w:pPr>
              <w:rPr>
                <w:sz w:val="24"/>
                <w:szCs w:val="24"/>
              </w:rPr>
            </w:pPr>
            <w:r w:rsidRPr="005E2966">
              <w:rPr>
                <w:sz w:val="24"/>
                <w:szCs w:val="24"/>
              </w:rPr>
              <w:t>50</w:t>
            </w:r>
          </w:p>
        </w:tc>
        <w:tc>
          <w:tcPr>
            <w:tcW w:w="992" w:type="dxa"/>
          </w:tcPr>
          <w:p w:rsidR="00804051" w:rsidRPr="005E2966" w:rsidRDefault="00804051" w:rsidP="005E2966">
            <w:pPr>
              <w:rPr>
                <w:sz w:val="24"/>
                <w:szCs w:val="24"/>
              </w:rPr>
            </w:pPr>
            <w:r w:rsidRPr="005E2966">
              <w:rPr>
                <w:sz w:val="24"/>
                <w:szCs w:val="24"/>
              </w:rPr>
              <w:t>50</w:t>
            </w:r>
          </w:p>
        </w:tc>
        <w:tc>
          <w:tcPr>
            <w:tcW w:w="993" w:type="dxa"/>
          </w:tcPr>
          <w:p w:rsidR="00804051" w:rsidRPr="005E2966" w:rsidRDefault="00804051" w:rsidP="005E2966">
            <w:pPr>
              <w:rPr>
                <w:sz w:val="24"/>
                <w:szCs w:val="24"/>
              </w:rPr>
            </w:pPr>
            <w:r w:rsidRPr="005E2966">
              <w:rPr>
                <w:sz w:val="24"/>
                <w:szCs w:val="24"/>
              </w:rPr>
              <w:t>50</w:t>
            </w:r>
          </w:p>
        </w:tc>
        <w:tc>
          <w:tcPr>
            <w:tcW w:w="3118" w:type="dxa"/>
          </w:tcPr>
          <w:p w:rsidR="00804051" w:rsidRPr="005E2966" w:rsidRDefault="00804051" w:rsidP="005E2966">
            <w:pPr>
              <w:rPr>
                <w:sz w:val="24"/>
                <w:szCs w:val="24"/>
              </w:rPr>
            </w:pPr>
            <w:r w:rsidRPr="005E2966">
              <w:rPr>
                <w:sz w:val="24"/>
                <w:szCs w:val="24"/>
              </w:rPr>
              <w:t xml:space="preserve"> Обеспеченность контейнерами для сбора ТБО 100 %</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2.</w:t>
            </w:r>
          </w:p>
        </w:tc>
        <w:tc>
          <w:tcPr>
            <w:tcW w:w="3403" w:type="dxa"/>
          </w:tcPr>
          <w:p w:rsidR="00804051" w:rsidRPr="005E2966" w:rsidRDefault="00804051" w:rsidP="005E2966">
            <w:pPr>
              <w:rPr>
                <w:sz w:val="24"/>
                <w:szCs w:val="24"/>
              </w:rPr>
            </w:pPr>
            <w:r w:rsidRPr="005E2966">
              <w:rPr>
                <w:sz w:val="24"/>
                <w:szCs w:val="24"/>
              </w:rPr>
              <w:t>Приобретение и установка контейнеров для сбора ТБО</w:t>
            </w:r>
          </w:p>
        </w:tc>
        <w:tc>
          <w:tcPr>
            <w:tcW w:w="1560" w:type="dxa"/>
          </w:tcPr>
          <w:p w:rsidR="00804051" w:rsidRPr="005E2966" w:rsidRDefault="00804051" w:rsidP="005E2966">
            <w:pPr>
              <w:jc w:val="both"/>
              <w:rPr>
                <w:sz w:val="24"/>
                <w:szCs w:val="24"/>
              </w:rPr>
            </w:pPr>
            <w:r w:rsidRPr="005E2966">
              <w:rPr>
                <w:sz w:val="24"/>
                <w:szCs w:val="24"/>
              </w:rPr>
              <w:t>Бюджет муниципального района</w:t>
            </w:r>
          </w:p>
        </w:tc>
        <w:tc>
          <w:tcPr>
            <w:tcW w:w="1275" w:type="dxa"/>
          </w:tcPr>
          <w:p w:rsidR="00804051" w:rsidRPr="005E2966" w:rsidRDefault="00804051" w:rsidP="005E2966">
            <w:pPr>
              <w:jc w:val="both"/>
              <w:rPr>
                <w:b/>
                <w:sz w:val="24"/>
                <w:szCs w:val="24"/>
              </w:rPr>
            </w:pPr>
            <w:r w:rsidRPr="005E2966">
              <w:rPr>
                <w:b/>
                <w:sz w:val="24"/>
                <w:szCs w:val="24"/>
              </w:rPr>
              <w:t>251</w:t>
            </w:r>
          </w:p>
        </w:tc>
        <w:tc>
          <w:tcPr>
            <w:tcW w:w="993" w:type="dxa"/>
          </w:tcPr>
          <w:p w:rsidR="00804051" w:rsidRPr="005E2966" w:rsidRDefault="00804051" w:rsidP="005E2966">
            <w:pPr>
              <w:jc w:val="both"/>
              <w:rPr>
                <w:sz w:val="24"/>
                <w:szCs w:val="24"/>
              </w:rPr>
            </w:pPr>
            <w:r w:rsidRPr="005E2966">
              <w:rPr>
                <w:sz w:val="24"/>
                <w:szCs w:val="24"/>
              </w:rPr>
              <w:t>51</w:t>
            </w:r>
          </w:p>
        </w:tc>
        <w:tc>
          <w:tcPr>
            <w:tcW w:w="992" w:type="dxa"/>
          </w:tcPr>
          <w:p w:rsidR="00804051" w:rsidRPr="005E2966" w:rsidRDefault="00804051" w:rsidP="005E2966">
            <w:pPr>
              <w:rPr>
                <w:sz w:val="24"/>
                <w:szCs w:val="24"/>
              </w:rPr>
            </w:pPr>
            <w:r w:rsidRPr="005E2966">
              <w:rPr>
                <w:sz w:val="24"/>
                <w:szCs w:val="24"/>
              </w:rPr>
              <w:t>50</w:t>
            </w:r>
          </w:p>
        </w:tc>
        <w:tc>
          <w:tcPr>
            <w:tcW w:w="992" w:type="dxa"/>
          </w:tcPr>
          <w:p w:rsidR="00804051" w:rsidRPr="005E2966" w:rsidRDefault="00804051" w:rsidP="005E2966">
            <w:pPr>
              <w:rPr>
                <w:sz w:val="24"/>
                <w:szCs w:val="24"/>
              </w:rPr>
            </w:pPr>
            <w:r w:rsidRPr="005E2966">
              <w:rPr>
                <w:sz w:val="24"/>
                <w:szCs w:val="24"/>
              </w:rPr>
              <w:t>50</w:t>
            </w:r>
          </w:p>
        </w:tc>
        <w:tc>
          <w:tcPr>
            <w:tcW w:w="992" w:type="dxa"/>
          </w:tcPr>
          <w:p w:rsidR="00804051" w:rsidRPr="005E2966" w:rsidRDefault="00804051" w:rsidP="005E2966">
            <w:pPr>
              <w:rPr>
                <w:sz w:val="24"/>
                <w:szCs w:val="24"/>
              </w:rPr>
            </w:pPr>
            <w:r w:rsidRPr="005E2966">
              <w:rPr>
                <w:sz w:val="24"/>
                <w:szCs w:val="24"/>
              </w:rPr>
              <w:t>50</w:t>
            </w:r>
          </w:p>
        </w:tc>
        <w:tc>
          <w:tcPr>
            <w:tcW w:w="993" w:type="dxa"/>
          </w:tcPr>
          <w:p w:rsidR="00804051" w:rsidRPr="005E2966" w:rsidRDefault="00804051" w:rsidP="005E2966">
            <w:pPr>
              <w:rPr>
                <w:sz w:val="24"/>
                <w:szCs w:val="24"/>
              </w:rPr>
            </w:pPr>
            <w:r w:rsidRPr="005E2966">
              <w:rPr>
                <w:sz w:val="24"/>
                <w:szCs w:val="24"/>
              </w:rPr>
              <w:t>50</w:t>
            </w:r>
          </w:p>
        </w:tc>
        <w:tc>
          <w:tcPr>
            <w:tcW w:w="3118" w:type="dxa"/>
          </w:tcPr>
          <w:p w:rsidR="00804051" w:rsidRPr="005E2966" w:rsidRDefault="00804051" w:rsidP="005E2966">
            <w:pPr>
              <w:rPr>
                <w:sz w:val="24"/>
                <w:szCs w:val="24"/>
              </w:rPr>
            </w:pPr>
            <w:r w:rsidRPr="005E2966">
              <w:rPr>
                <w:sz w:val="24"/>
                <w:szCs w:val="24"/>
              </w:rPr>
              <w:t>Обеспеченность урнами для сбора ТБО 100 %</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3.</w:t>
            </w:r>
          </w:p>
        </w:tc>
        <w:tc>
          <w:tcPr>
            <w:tcW w:w="3403" w:type="dxa"/>
          </w:tcPr>
          <w:p w:rsidR="00804051" w:rsidRPr="005E2966" w:rsidRDefault="00804051" w:rsidP="005E2966">
            <w:pPr>
              <w:rPr>
                <w:sz w:val="24"/>
                <w:szCs w:val="24"/>
              </w:rPr>
            </w:pPr>
            <w:r w:rsidRPr="005E2966">
              <w:rPr>
                <w:sz w:val="24"/>
                <w:szCs w:val="24"/>
              </w:rPr>
              <w:t>Строительство площадок для хранения ТБО в г.Тетюши</w:t>
            </w:r>
          </w:p>
        </w:tc>
        <w:tc>
          <w:tcPr>
            <w:tcW w:w="1560" w:type="dxa"/>
          </w:tcPr>
          <w:p w:rsidR="00804051" w:rsidRPr="005E2966" w:rsidRDefault="00804051" w:rsidP="005E2966">
            <w:pPr>
              <w:jc w:val="both"/>
              <w:rPr>
                <w:sz w:val="24"/>
                <w:szCs w:val="24"/>
              </w:rPr>
            </w:pPr>
            <w:r w:rsidRPr="005E2966">
              <w:rPr>
                <w:sz w:val="24"/>
                <w:szCs w:val="24"/>
              </w:rPr>
              <w:t>Бюджет МО г.Тетюши</w:t>
            </w:r>
          </w:p>
          <w:p w:rsidR="00804051" w:rsidRPr="005E2966" w:rsidRDefault="00804051" w:rsidP="005E2966">
            <w:pPr>
              <w:jc w:val="both"/>
              <w:rPr>
                <w:sz w:val="24"/>
                <w:szCs w:val="24"/>
              </w:rPr>
            </w:pPr>
          </w:p>
          <w:p w:rsidR="00804051" w:rsidRPr="005E2966" w:rsidRDefault="00804051" w:rsidP="005E2966">
            <w:pPr>
              <w:jc w:val="both"/>
              <w:rPr>
                <w:sz w:val="24"/>
                <w:szCs w:val="24"/>
              </w:rPr>
            </w:pPr>
          </w:p>
        </w:tc>
        <w:tc>
          <w:tcPr>
            <w:tcW w:w="1275" w:type="dxa"/>
          </w:tcPr>
          <w:p w:rsidR="00804051" w:rsidRPr="005E2966" w:rsidRDefault="00804051" w:rsidP="005E2966">
            <w:pPr>
              <w:jc w:val="both"/>
              <w:rPr>
                <w:sz w:val="24"/>
                <w:szCs w:val="24"/>
              </w:rPr>
            </w:pPr>
            <w:r w:rsidRPr="005E2966">
              <w:rPr>
                <w:sz w:val="24"/>
                <w:szCs w:val="24"/>
              </w:rPr>
              <w:t>400</w:t>
            </w:r>
          </w:p>
        </w:tc>
        <w:tc>
          <w:tcPr>
            <w:tcW w:w="993" w:type="dxa"/>
          </w:tcPr>
          <w:p w:rsidR="00804051" w:rsidRPr="005E2966" w:rsidRDefault="00804051" w:rsidP="005E2966">
            <w:pPr>
              <w:jc w:val="both"/>
              <w:rPr>
                <w:sz w:val="24"/>
                <w:szCs w:val="24"/>
              </w:rPr>
            </w:pPr>
            <w:r w:rsidRPr="005E2966">
              <w:rPr>
                <w:sz w:val="24"/>
                <w:szCs w:val="24"/>
              </w:rPr>
              <w:t>200</w:t>
            </w:r>
          </w:p>
        </w:tc>
        <w:tc>
          <w:tcPr>
            <w:tcW w:w="992" w:type="dxa"/>
          </w:tcPr>
          <w:p w:rsidR="00804051" w:rsidRPr="005E2966" w:rsidRDefault="00804051" w:rsidP="005E2966">
            <w:pPr>
              <w:jc w:val="both"/>
              <w:rPr>
                <w:sz w:val="24"/>
                <w:szCs w:val="24"/>
              </w:rPr>
            </w:pPr>
            <w:r w:rsidRPr="005E2966">
              <w:rPr>
                <w:sz w:val="24"/>
                <w:szCs w:val="24"/>
              </w:rPr>
              <w:t>50</w:t>
            </w:r>
          </w:p>
        </w:tc>
        <w:tc>
          <w:tcPr>
            <w:tcW w:w="992" w:type="dxa"/>
          </w:tcPr>
          <w:p w:rsidR="00804051" w:rsidRPr="005E2966" w:rsidRDefault="00804051" w:rsidP="005E2966">
            <w:pPr>
              <w:jc w:val="both"/>
              <w:rPr>
                <w:sz w:val="24"/>
                <w:szCs w:val="24"/>
              </w:rPr>
            </w:pPr>
            <w:r w:rsidRPr="005E2966">
              <w:rPr>
                <w:sz w:val="24"/>
                <w:szCs w:val="24"/>
              </w:rPr>
              <w:t>50</w:t>
            </w:r>
          </w:p>
        </w:tc>
        <w:tc>
          <w:tcPr>
            <w:tcW w:w="992" w:type="dxa"/>
          </w:tcPr>
          <w:p w:rsidR="00804051" w:rsidRPr="005E2966" w:rsidRDefault="00804051" w:rsidP="005E2966">
            <w:pPr>
              <w:jc w:val="both"/>
              <w:rPr>
                <w:sz w:val="24"/>
                <w:szCs w:val="24"/>
              </w:rPr>
            </w:pPr>
            <w:r w:rsidRPr="005E2966">
              <w:rPr>
                <w:sz w:val="24"/>
                <w:szCs w:val="24"/>
              </w:rPr>
              <w:t>50</w:t>
            </w:r>
          </w:p>
        </w:tc>
        <w:tc>
          <w:tcPr>
            <w:tcW w:w="993" w:type="dxa"/>
          </w:tcPr>
          <w:p w:rsidR="00804051" w:rsidRPr="005E2966" w:rsidRDefault="00804051" w:rsidP="005E2966">
            <w:pPr>
              <w:jc w:val="both"/>
              <w:rPr>
                <w:sz w:val="24"/>
                <w:szCs w:val="24"/>
              </w:rPr>
            </w:pPr>
            <w:r w:rsidRPr="005E2966">
              <w:rPr>
                <w:sz w:val="24"/>
                <w:szCs w:val="24"/>
              </w:rPr>
              <w:t>50</w:t>
            </w:r>
          </w:p>
        </w:tc>
        <w:tc>
          <w:tcPr>
            <w:tcW w:w="3118" w:type="dxa"/>
          </w:tcPr>
          <w:p w:rsidR="00804051" w:rsidRPr="005E2966" w:rsidRDefault="00804051" w:rsidP="005E2966">
            <w:pPr>
              <w:rPr>
                <w:sz w:val="24"/>
                <w:szCs w:val="24"/>
              </w:rPr>
            </w:pPr>
            <w:r w:rsidRPr="005E2966">
              <w:rPr>
                <w:sz w:val="24"/>
                <w:szCs w:val="24"/>
              </w:rPr>
              <w:t xml:space="preserve"> Обеспеченность площадками для хранения ТБО в г.Тетюши 100 %</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4.</w:t>
            </w:r>
          </w:p>
        </w:tc>
        <w:tc>
          <w:tcPr>
            <w:tcW w:w="3403" w:type="dxa"/>
          </w:tcPr>
          <w:p w:rsidR="00804051" w:rsidRPr="005E2966" w:rsidRDefault="00804051" w:rsidP="005E2966">
            <w:pPr>
              <w:rPr>
                <w:sz w:val="24"/>
                <w:szCs w:val="24"/>
              </w:rPr>
            </w:pPr>
            <w:r w:rsidRPr="005E2966">
              <w:rPr>
                <w:sz w:val="24"/>
                <w:szCs w:val="24"/>
              </w:rPr>
              <w:t>Строительство полигонов ТБО в населенных пунктах, ед</w:t>
            </w:r>
          </w:p>
        </w:tc>
        <w:tc>
          <w:tcPr>
            <w:tcW w:w="1560" w:type="dxa"/>
          </w:tcPr>
          <w:p w:rsidR="00804051" w:rsidRPr="005E2966" w:rsidRDefault="00804051" w:rsidP="005E2966">
            <w:pPr>
              <w:jc w:val="both"/>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jc w:val="both"/>
              <w:rPr>
                <w:sz w:val="24"/>
                <w:szCs w:val="24"/>
              </w:rPr>
            </w:pPr>
            <w:r w:rsidRPr="005E2966">
              <w:rPr>
                <w:sz w:val="24"/>
                <w:szCs w:val="24"/>
              </w:rPr>
              <w:t>4/400</w:t>
            </w:r>
          </w:p>
        </w:tc>
        <w:tc>
          <w:tcPr>
            <w:tcW w:w="993" w:type="dxa"/>
          </w:tcPr>
          <w:p w:rsidR="00804051" w:rsidRPr="005E2966" w:rsidRDefault="00804051" w:rsidP="005E2966">
            <w:pPr>
              <w:jc w:val="both"/>
              <w:rPr>
                <w:sz w:val="24"/>
                <w:szCs w:val="24"/>
              </w:rPr>
            </w:pPr>
          </w:p>
        </w:tc>
        <w:tc>
          <w:tcPr>
            <w:tcW w:w="992" w:type="dxa"/>
          </w:tcPr>
          <w:p w:rsidR="00804051" w:rsidRPr="005E2966" w:rsidRDefault="00804051" w:rsidP="005E2966">
            <w:pPr>
              <w:rPr>
                <w:sz w:val="24"/>
                <w:szCs w:val="24"/>
              </w:rPr>
            </w:pPr>
            <w:r w:rsidRPr="005E2966">
              <w:rPr>
                <w:sz w:val="24"/>
                <w:szCs w:val="24"/>
              </w:rPr>
              <w:t>1/100</w:t>
            </w:r>
          </w:p>
        </w:tc>
        <w:tc>
          <w:tcPr>
            <w:tcW w:w="992" w:type="dxa"/>
          </w:tcPr>
          <w:p w:rsidR="00804051" w:rsidRPr="005E2966" w:rsidRDefault="00804051" w:rsidP="005E2966">
            <w:pPr>
              <w:rPr>
                <w:sz w:val="24"/>
                <w:szCs w:val="24"/>
              </w:rPr>
            </w:pPr>
            <w:r w:rsidRPr="005E2966">
              <w:rPr>
                <w:sz w:val="24"/>
                <w:szCs w:val="24"/>
              </w:rPr>
              <w:t>1/100</w:t>
            </w:r>
          </w:p>
        </w:tc>
        <w:tc>
          <w:tcPr>
            <w:tcW w:w="992" w:type="dxa"/>
          </w:tcPr>
          <w:p w:rsidR="00804051" w:rsidRPr="005E2966" w:rsidRDefault="00804051" w:rsidP="005E2966">
            <w:pPr>
              <w:rPr>
                <w:sz w:val="24"/>
                <w:szCs w:val="24"/>
              </w:rPr>
            </w:pPr>
            <w:r w:rsidRPr="005E2966">
              <w:rPr>
                <w:sz w:val="24"/>
                <w:szCs w:val="24"/>
              </w:rPr>
              <w:t>1/100</w:t>
            </w:r>
          </w:p>
        </w:tc>
        <w:tc>
          <w:tcPr>
            <w:tcW w:w="993" w:type="dxa"/>
          </w:tcPr>
          <w:p w:rsidR="00804051" w:rsidRPr="005E2966" w:rsidRDefault="00804051" w:rsidP="005E2966">
            <w:pPr>
              <w:rPr>
                <w:sz w:val="24"/>
                <w:szCs w:val="24"/>
              </w:rPr>
            </w:pPr>
            <w:r w:rsidRPr="005E2966">
              <w:rPr>
                <w:sz w:val="24"/>
                <w:szCs w:val="24"/>
              </w:rPr>
              <w:t>1/100</w:t>
            </w:r>
          </w:p>
        </w:tc>
        <w:tc>
          <w:tcPr>
            <w:tcW w:w="3118" w:type="dxa"/>
          </w:tcPr>
          <w:p w:rsidR="00804051" w:rsidRPr="005E2966" w:rsidRDefault="00804051" w:rsidP="005E2966">
            <w:pPr>
              <w:rPr>
                <w:sz w:val="24"/>
                <w:szCs w:val="24"/>
              </w:rPr>
            </w:pPr>
            <w:r w:rsidRPr="005E2966">
              <w:rPr>
                <w:sz w:val="24"/>
                <w:szCs w:val="24"/>
              </w:rPr>
              <w:t xml:space="preserve"> Обеспеченность полигонами ТБО в населенных пунктах Тетюшского муниципального района 100 %</w:t>
            </w:r>
          </w:p>
        </w:tc>
      </w:tr>
      <w:tr w:rsidR="00804051" w:rsidRPr="003D4965" w:rsidTr="00063F80">
        <w:tc>
          <w:tcPr>
            <w:tcW w:w="674" w:type="dxa"/>
            <w:gridSpan w:val="2"/>
          </w:tcPr>
          <w:p w:rsidR="00804051" w:rsidRPr="003D4965" w:rsidRDefault="00804051" w:rsidP="00063F80">
            <w:pPr>
              <w:jc w:val="center"/>
              <w:rPr>
                <w:b/>
                <w:sz w:val="24"/>
                <w:szCs w:val="24"/>
              </w:rPr>
            </w:pPr>
          </w:p>
        </w:tc>
        <w:tc>
          <w:tcPr>
            <w:tcW w:w="3403" w:type="dxa"/>
          </w:tcPr>
          <w:p w:rsidR="00804051" w:rsidRPr="003D4965" w:rsidRDefault="00804051" w:rsidP="00063F80">
            <w:pPr>
              <w:jc w:val="center"/>
              <w:rPr>
                <w:b/>
                <w:sz w:val="24"/>
                <w:szCs w:val="24"/>
              </w:rPr>
            </w:pPr>
            <w:r w:rsidRPr="003D4965">
              <w:rPr>
                <w:b/>
                <w:sz w:val="24"/>
                <w:szCs w:val="24"/>
              </w:rPr>
              <w:t>ИТОГО:</w:t>
            </w:r>
          </w:p>
        </w:tc>
        <w:tc>
          <w:tcPr>
            <w:tcW w:w="1560" w:type="dxa"/>
          </w:tcPr>
          <w:p w:rsidR="00804051" w:rsidRPr="003D4965" w:rsidRDefault="00804051" w:rsidP="00063F80">
            <w:pPr>
              <w:jc w:val="center"/>
              <w:rPr>
                <w:b/>
                <w:sz w:val="24"/>
                <w:szCs w:val="24"/>
              </w:rPr>
            </w:pPr>
          </w:p>
        </w:tc>
        <w:tc>
          <w:tcPr>
            <w:tcW w:w="1275" w:type="dxa"/>
            <w:vAlign w:val="bottom"/>
          </w:tcPr>
          <w:p w:rsidR="00804051" w:rsidRDefault="00804051" w:rsidP="005E2966">
            <w:pPr>
              <w:rPr>
                <w:rFonts w:ascii="Arial CYR" w:hAnsi="Arial CYR" w:cs="Arial CYR"/>
              </w:rPr>
            </w:pPr>
            <w:r>
              <w:rPr>
                <w:b/>
                <w:bCs/>
                <w:sz w:val="22"/>
                <w:szCs w:val="22"/>
              </w:rPr>
              <w:t>1311</w:t>
            </w:r>
          </w:p>
        </w:tc>
        <w:tc>
          <w:tcPr>
            <w:tcW w:w="993" w:type="dxa"/>
          </w:tcPr>
          <w:p w:rsidR="00804051" w:rsidRDefault="00804051" w:rsidP="005E2966">
            <w:pPr>
              <w:rPr>
                <w:b/>
                <w:bCs/>
                <w:sz w:val="22"/>
                <w:szCs w:val="22"/>
              </w:rPr>
            </w:pPr>
            <w:r>
              <w:rPr>
                <w:b/>
                <w:bCs/>
                <w:sz w:val="22"/>
                <w:szCs w:val="22"/>
              </w:rPr>
              <w:t>311</w:t>
            </w:r>
          </w:p>
        </w:tc>
        <w:tc>
          <w:tcPr>
            <w:tcW w:w="992" w:type="dxa"/>
          </w:tcPr>
          <w:p w:rsidR="00804051" w:rsidRDefault="00804051" w:rsidP="005E2966">
            <w:r>
              <w:rPr>
                <w:b/>
                <w:bCs/>
                <w:sz w:val="22"/>
                <w:szCs w:val="22"/>
              </w:rPr>
              <w:t>250</w:t>
            </w:r>
          </w:p>
        </w:tc>
        <w:tc>
          <w:tcPr>
            <w:tcW w:w="992" w:type="dxa"/>
          </w:tcPr>
          <w:p w:rsidR="00804051" w:rsidRDefault="00804051" w:rsidP="005E2966">
            <w:r>
              <w:rPr>
                <w:b/>
                <w:bCs/>
                <w:sz w:val="22"/>
                <w:szCs w:val="22"/>
              </w:rPr>
              <w:t>250</w:t>
            </w:r>
          </w:p>
        </w:tc>
        <w:tc>
          <w:tcPr>
            <w:tcW w:w="992" w:type="dxa"/>
          </w:tcPr>
          <w:p w:rsidR="00804051" w:rsidRDefault="00804051" w:rsidP="005E2966">
            <w:r>
              <w:rPr>
                <w:b/>
                <w:bCs/>
                <w:sz w:val="22"/>
                <w:szCs w:val="22"/>
              </w:rPr>
              <w:t>250</w:t>
            </w:r>
          </w:p>
        </w:tc>
        <w:tc>
          <w:tcPr>
            <w:tcW w:w="993" w:type="dxa"/>
          </w:tcPr>
          <w:p w:rsidR="00804051" w:rsidRDefault="00804051" w:rsidP="005E2966">
            <w:r>
              <w:rPr>
                <w:b/>
                <w:bCs/>
                <w:sz w:val="22"/>
                <w:szCs w:val="22"/>
              </w:rPr>
              <w:t>250</w:t>
            </w:r>
          </w:p>
        </w:tc>
        <w:tc>
          <w:tcPr>
            <w:tcW w:w="3118" w:type="dxa"/>
          </w:tcPr>
          <w:p w:rsidR="00804051" w:rsidRPr="003D4965" w:rsidRDefault="00804051" w:rsidP="00063F80">
            <w:pPr>
              <w:jc w:val="center"/>
              <w:rPr>
                <w:b/>
                <w:sz w:val="24"/>
                <w:szCs w:val="24"/>
              </w:rPr>
            </w:pPr>
          </w:p>
        </w:tc>
      </w:tr>
      <w:tr w:rsidR="00804051" w:rsidRPr="003D4965" w:rsidTr="00063F80">
        <w:tc>
          <w:tcPr>
            <w:tcW w:w="14992" w:type="dxa"/>
            <w:gridSpan w:val="11"/>
          </w:tcPr>
          <w:p w:rsidR="00804051" w:rsidRPr="003D4965" w:rsidRDefault="00804051" w:rsidP="00063F80">
            <w:pPr>
              <w:jc w:val="center"/>
              <w:rPr>
                <w:b/>
                <w:sz w:val="24"/>
                <w:szCs w:val="24"/>
              </w:rPr>
            </w:pPr>
            <w:r w:rsidRPr="003D4965">
              <w:rPr>
                <w:b/>
                <w:sz w:val="24"/>
                <w:szCs w:val="24"/>
              </w:rPr>
              <w:t>ЗЕМЕЛЬНЫЕ  РЕСУРСЫ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w:t>
            </w:r>
          </w:p>
        </w:tc>
        <w:tc>
          <w:tcPr>
            <w:tcW w:w="3403" w:type="dxa"/>
          </w:tcPr>
          <w:p w:rsidR="00804051" w:rsidRPr="005E2966" w:rsidRDefault="00804051" w:rsidP="005E2966">
            <w:pPr>
              <w:rPr>
                <w:sz w:val="24"/>
                <w:szCs w:val="24"/>
              </w:rPr>
            </w:pPr>
            <w:r w:rsidRPr="005E2966">
              <w:rPr>
                <w:sz w:val="24"/>
                <w:szCs w:val="24"/>
              </w:rPr>
              <w:t>Посадка противоэрозийных насаждений</w:t>
            </w:r>
          </w:p>
        </w:tc>
        <w:tc>
          <w:tcPr>
            <w:tcW w:w="1560" w:type="dxa"/>
          </w:tcPr>
          <w:p w:rsidR="00804051" w:rsidRPr="005E2966" w:rsidRDefault="00804051" w:rsidP="005E2966">
            <w:pPr>
              <w:jc w:val="both"/>
              <w:rPr>
                <w:sz w:val="24"/>
                <w:szCs w:val="24"/>
                <w:u w:val="single"/>
              </w:rPr>
            </w:pPr>
            <w:r w:rsidRPr="005E2966">
              <w:rPr>
                <w:sz w:val="24"/>
                <w:szCs w:val="24"/>
              </w:rPr>
              <w:t>Бюджет РТ</w:t>
            </w:r>
          </w:p>
        </w:tc>
        <w:tc>
          <w:tcPr>
            <w:tcW w:w="1275" w:type="dxa"/>
          </w:tcPr>
          <w:p w:rsidR="00804051" w:rsidRPr="005E2966" w:rsidRDefault="00804051" w:rsidP="005E2966">
            <w:pPr>
              <w:jc w:val="both"/>
              <w:rPr>
                <w:sz w:val="24"/>
                <w:szCs w:val="24"/>
              </w:rPr>
            </w:pPr>
            <w:r w:rsidRPr="005E2966">
              <w:rPr>
                <w:sz w:val="24"/>
                <w:szCs w:val="24"/>
              </w:rPr>
              <w:t>2500</w:t>
            </w:r>
          </w:p>
        </w:tc>
        <w:tc>
          <w:tcPr>
            <w:tcW w:w="993" w:type="dxa"/>
          </w:tcPr>
          <w:p w:rsidR="00804051" w:rsidRPr="005E2966" w:rsidRDefault="00804051" w:rsidP="005E2966">
            <w:pPr>
              <w:jc w:val="both"/>
              <w:rPr>
                <w:sz w:val="24"/>
                <w:szCs w:val="24"/>
              </w:rPr>
            </w:pPr>
            <w:r w:rsidRPr="005E2966">
              <w:rPr>
                <w:sz w:val="24"/>
                <w:szCs w:val="24"/>
              </w:rPr>
              <w:t>500</w:t>
            </w:r>
          </w:p>
        </w:tc>
        <w:tc>
          <w:tcPr>
            <w:tcW w:w="992" w:type="dxa"/>
          </w:tcPr>
          <w:p w:rsidR="00804051" w:rsidRPr="005E2966" w:rsidRDefault="00804051" w:rsidP="005E2966">
            <w:pPr>
              <w:jc w:val="both"/>
              <w:rPr>
                <w:sz w:val="24"/>
                <w:szCs w:val="24"/>
              </w:rPr>
            </w:pPr>
            <w:r w:rsidRPr="005E2966">
              <w:rPr>
                <w:sz w:val="24"/>
                <w:szCs w:val="24"/>
              </w:rPr>
              <w:t>500</w:t>
            </w:r>
          </w:p>
        </w:tc>
        <w:tc>
          <w:tcPr>
            <w:tcW w:w="992" w:type="dxa"/>
          </w:tcPr>
          <w:p w:rsidR="00804051" w:rsidRPr="005E2966" w:rsidRDefault="00804051" w:rsidP="005E2966">
            <w:pPr>
              <w:jc w:val="both"/>
              <w:rPr>
                <w:sz w:val="24"/>
                <w:szCs w:val="24"/>
              </w:rPr>
            </w:pPr>
            <w:r w:rsidRPr="005E2966">
              <w:rPr>
                <w:sz w:val="24"/>
                <w:szCs w:val="24"/>
              </w:rPr>
              <w:t>500</w:t>
            </w:r>
          </w:p>
        </w:tc>
        <w:tc>
          <w:tcPr>
            <w:tcW w:w="992" w:type="dxa"/>
          </w:tcPr>
          <w:p w:rsidR="00804051" w:rsidRPr="005E2966" w:rsidRDefault="00804051" w:rsidP="005E2966">
            <w:pPr>
              <w:jc w:val="both"/>
              <w:rPr>
                <w:sz w:val="24"/>
                <w:szCs w:val="24"/>
              </w:rPr>
            </w:pPr>
            <w:r w:rsidRPr="005E2966">
              <w:rPr>
                <w:sz w:val="24"/>
                <w:szCs w:val="24"/>
              </w:rPr>
              <w:t>500</w:t>
            </w:r>
          </w:p>
        </w:tc>
        <w:tc>
          <w:tcPr>
            <w:tcW w:w="993" w:type="dxa"/>
          </w:tcPr>
          <w:p w:rsidR="00804051" w:rsidRPr="005E2966" w:rsidRDefault="00804051" w:rsidP="005E2966">
            <w:pPr>
              <w:jc w:val="both"/>
              <w:rPr>
                <w:sz w:val="24"/>
                <w:szCs w:val="24"/>
              </w:rPr>
            </w:pPr>
            <w:r w:rsidRPr="005E2966">
              <w:rPr>
                <w:sz w:val="24"/>
                <w:szCs w:val="24"/>
              </w:rPr>
              <w:t>500</w:t>
            </w:r>
          </w:p>
        </w:tc>
        <w:tc>
          <w:tcPr>
            <w:tcW w:w="3118" w:type="dxa"/>
          </w:tcPr>
          <w:p w:rsidR="00804051" w:rsidRPr="005E2966" w:rsidRDefault="00804051" w:rsidP="005E2966">
            <w:pPr>
              <w:rPr>
                <w:sz w:val="24"/>
                <w:szCs w:val="24"/>
              </w:rPr>
            </w:pPr>
            <w:r w:rsidRPr="005E2966">
              <w:rPr>
                <w:sz w:val="24"/>
                <w:szCs w:val="24"/>
              </w:rPr>
              <w:t>Доведение уровня озеленения до 80%</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2.</w:t>
            </w:r>
          </w:p>
        </w:tc>
        <w:tc>
          <w:tcPr>
            <w:tcW w:w="3403" w:type="dxa"/>
          </w:tcPr>
          <w:p w:rsidR="00804051" w:rsidRPr="005E2966" w:rsidRDefault="00804051" w:rsidP="005E2966">
            <w:pPr>
              <w:rPr>
                <w:sz w:val="24"/>
                <w:szCs w:val="24"/>
              </w:rPr>
            </w:pPr>
            <w:r w:rsidRPr="005E2966">
              <w:rPr>
                <w:sz w:val="24"/>
                <w:szCs w:val="24"/>
              </w:rPr>
              <w:t>Посадка берегоукрепительных насаждений в г.Тетюши</w:t>
            </w:r>
          </w:p>
        </w:tc>
        <w:tc>
          <w:tcPr>
            <w:tcW w:w="1560" w:type="dxa"/>
          </w:tcPr>
          <w:p w:rsidR="00804051" w:rsidRPr="005E2966" w:rsidRDefault="00804051" w:rsidP="005E2966">
            <w:pPr>
              <w:jc w:val="both"/>
              <w:rPr>
                <w:sz w:val="24"/>
                <w:szCs w:val="24"/>
              </w:rPr>
            </w:pPr>
            <w:r w:rsidRPr="005E2966">
              <w:rPr>
                <w:sz w:val="24"/>
                <w:szCs w:val="24"/>
              </w:rPr>
              <w:t>Бюджет РТ</w:t>
            </w:r>
          </w:p>
          <w:p w:rsidR="00804051" w:rsidRPr="005E2966" w:rsidRDefault="00804051" w:rsidP="005E2966">
            <w:pPr>
              <w:jc w:val="both"/>
              <w:rPr>
                <w:sz w:val="24"/>
                <w:szCs w:val="24"/>
                <w:u w:val="single"/>
              </w:rPr>
            </w:pPr>
          </w:p>
        </w:tc>
        <w:tc>
          <w:tcPr>
            <w:tcW w:w="1275" w:type="dxa"/>
          </w:tcPr>
          <w:p w:rsidR="00804051" w:rsidRPr="005E2966" w:rsidRDefault="00804051" w:rsidP="005E2966">
            <w:pPr>
              <w:jc w:val="both"/>
              <w:rPr>
                <w:sz w:val="24"/>
                <w:szCs w:val="24"/>
              </w:rPr>
            </w:pPr>
            <w:r w:rsidRPr="005E2966">
              <w:rPr>
                <w:sz w:val="24"/>
                <w:szCs w:val="24"/>
              </w:rPr>
              <w:t>1000</w:t>
            </w:r>
          </w:p>
        </w:tc>
        <w:tc>
          <w:tcPr>
            <w:tcW w:w="993" w:type="dxa"/>
          </w:tcPr>
          <w:p w:rsidR="00804051" w:rsidRPr="005E2966" w:rsidRDefault="00804051" w:rsidP="005E2966">
            <w:pPr>
              <w:jc w:val="both"/>
              <w:rPr>
                <w:sz w:val="24"/>
                <w:szCs w:val="24"/>
              </w:rPr>
            </w:pPr>
            <w:r w:rsidRPr="005E2966">
              <w:rPr>
                <w:sz w:val="24"/>
                <w:szCs w:val="24"/>
              </w:rPr>
              <w:t>200</w:t>
            </w:r>
          </w:p>
        </w:tc>
        <w:tc>
          <w:tcPr>
            <w:tcW w:w="992" w:type="dxa"/>
          </w:tcPr>
          <w:p w:rsidR="00804051" w:rsidRPr="005E2966" w:rsidRDefault="00804051" w:rsidP="005E2966">
            <w:pPr>
              <w:rPr>
                <w:sz w:val="24"/>
                <w:szCs w:val="24"/>
              </w:rPr>
            </w:pPr>
            <w:r w:rsidRPr="005E2966">
              <w:rPr>
                <w:sz w:val="24"/>
                <w:szCs w:val="24"/>
              </w:rPr>
              <w:t>200</w:t>
            </w:r>
          </w:p>
        </w:tc>
        <w:tc>
          <w:tcPr>
            <w:tcW w:w="992" w:type="dxa"/>
          </w:tcPr>
          <w:p w:rsidR="00804051" w:rsidRPr="005E2966" w:rsidRDefault="00804051" w:rsidP="005E2966">
            <w:pPr>
              <w:rPr>
                <w:sz w:val="24"/>
                <w:szCs w:val="24"/>
              </w:rPr>
            </w:pPr>
            <w:r w:rsidRPr="005E2966">
              <w:rPr>
                <w:sz w:val="24"/>
                <w:szCs w:val="24"/>
              </w:rPr>
              <w:t>200</w:t>
            </w:r>
          </w:p>
        </w:tc>
        <w:tc>
          <w:tcPr>
            <w:tcW w:w="992" w:type="dxa"/>
          </w:tcPr>
          <w:p w:rsidR="00804051" w:rsidRPr="005E2966" w:rsidRDefault="00804051" w:rsidP="005E2966">
            <w:pPr>
              <w:rPr>
                <w:sz w:val="24"/>
                <w:szCs w:val="24"/>
              </w:rPr>
            </w:pPr>
            <w:r w:rsidRPr="005E2966">
              <w:rPr>
                <w:sz w:val="24"/>
                <w:szCs w:val="24"/>
              </w:rPr>
              <w:t>200</w:t>
            </w:r>
          </w:p>
        </w:tc>
        <w:tc>
          <w:tcPr>
            <w:tcW w:w="993" w:type="dxa"/>
          </w:tcPr>
          <w:p w:rsidR="00804051" w:rsidRPr="005E2966" w:rsidRDefault="00804051" w:rsidP="005E2966">
            <w:pPr>
              <w:rPr>
                <w:sz w:val="24"/>
                <w:szCs w:val="24"/>
              </w:rPr>
            </w:pPr>
            <w:r w:rsidRPr="005E2966">
              <w:rPr>
                <w:sz w:val="24"/>
                <w:szCs w:val="24"/>
              </w:rPr>
              <w:t>200</w:t>
            </w:r>
          </w:p>
        </w:tc>
        <w:tc>
          <w:tcPr>
            <w:tcW w:w="3118" w:type="dxa"/>
          </w:tcPr>
          <w:p w:rsidR="00804051" w:rsidRPr="005E2966" w:rsidRDefault="00804051" w:rsidP="005E2966">
            <w:pPr>
              <w:rPr>
                <w:sz w:val="24"/>
                <w:szCs w:val="24"/>
              </w:rPr>
            </w:pPr>
            <w:r w:rsidRPr="005E2966">
              <w:rPr>
                <w:sz w:val="24"/>
                <w:szCs w:val="24"/>
              </w:rPr>
              <w:t>Доведение уровня озеленения до 80%</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3.</w:t>
            </w:r>
          </w:p>
        </w:tc>
        <w:tc>
          <w:tcPr>
            <w:tcW w:w="3403" w:type="dxa"/>
          </w:tcPr>
          <w:p w:rsidR="00804051" w:rsidRPr="005E2966" w:rsidRDefault="00804051" w:rsidP="005E2966">
            <w:pPr>
              <w:rPr>
                <w:sz w:val="24"/>
                <w:szCs w:val="24"/>
              </w:rPr>
            </w:pPr>
            <w:r w:rsidRPr="005E2966">
              <w:rPr>
                <w:sz w:val="24"/>
                <w:szCs w:val="24"/>
              </w:rPr>
              <w:t>Строительство биотермических ям для утилизации павших животных</w:t>
            </w:r>
          </w:p>
        </w:tc>
        <w:tc>
          <w:tcPr>
            <w:tcW w:w="1560" w:type="dxa"/>
          </w:tcPr>
          <w:p w:rsidR="00804051" w:rsidRPr="005E2966" w:rsidRDefault="00804051" w:rsidP="005E2966">
            <w:pPr>
              <w:jc w:val="both"/>
              <w:rPr>
                <w:sz w:val="24"/>
                <w:szCs w:val="24"/>
              </w:rPr>
            </w:pPr>
            <w:r w:rsidRPr="005E2966">
              <w:rPr>
                <w:sz w:val="24"/>
                <w:szCs w:val="24"/>
              </w:rPr>
              <w:t>Бюджет РТ</w:t>
            </w:r>
          </w:p>
          <w:p w:rsidR="00804051" w:rsidRPr="005E2966" w:rsidRDefault="00804051" w:rsidP="005E2966">
            <w:pPr>
              <w:jc w:val="both"/>
              <w:rPr>
                <w:sz w:val="24"/>
                <w:szCs w:val="24"/>
                <w:u w:val="single"/>
              </w:rPr>
            </w:pPr>
          </w:p>
        </w:tc>
        <w:tc>
          <w:tcPr>
            <w:tcW w:w="1275" w:type="dxa"/>
          </w:tcPr>
          <w:p w:rsidR="00804051" w:rsidRPr="005E2966" w:rsidRDefault="00804051" w:rsidP="005E2966">
            <w:pPr>
              <w:jc w:val="both"/>
              <w:rPr>
                <w:sz w:val="24"/>
                <w:szCs w:val="24"/>
              </w:rPr>
            </w:pPr>
            <w:r w:rsidRPr="005E2966">
              <w:rPr>
                <w:sz w:val="24"/>
                <w:szCs w:val="24"/>
              </w:rPr>
              <w:t>1200</w:t>
            </w:r>
          </w:p>
        </w:tc>
        <w:tc>
          <w:tcPr>
            <w:tcW w:w="993" w:type="dxa"/>
          </w:tcPr>
          <w:p w:rsidR="00804051" w:rsidRPr="005E2966" w:rsidRDefault="00804051" w:rsidP="005E2966">
            <w:pPr>
              <w:jc w:val="both"/>
              <w:rPr>
                <w:sz w:val="24"/>
                <w:szCs w:val="24"/>
              </w:rPr>
            </w:pPr>
            <w:r w:rsidRPr="005E2966">
              <w:rPr>
                <w:sz w:val="24"/>
                <w:szCs w:val="24"/>
              </w:rPr>
              <w:t>240</w:t>
            </w:r>
          </w:p>
        </w:tc>
        <w:tc>
          <w:tcPr>
            <w:tcW w:w="992" w:type="dxa"/>
          </w:tcPr>
          <w:p w:rsidR="00804051" w:rsidRPr="005E2966" w:rsidRDefault="00804051" w:rsidP="005E2966">
            <w:pPr>
              <w:jc w:val="both"/>
              <w:rPr>
                <w:sz w:val="24"/>
                <w:szCs w:val="24"/>
              </w:rPr>
            </w:pPr>
            <w:r w:rsidRPr="005E2966">
              <w:rPr>
                <w:sz w:val="24"/>
                <w:szCs w:val="24"/>
              </w:rPr>
              <w:t>240</w:t>
            </w:r>
          </w:p>
        </w:tc>
        <w:tc>
          <w:tcPr>
            <w:tcW w:w="992" w:type="dxa"/>
          </w:tcPr>
          <w:p w:rsidR="00804051" w:rsidRPr="005E2966" w:rsidRDefault="00804051" w:rsidP="005E2966">
            <w:pPr>
              <w:jc w:val="both"/>
              <w:rPr>
                <w:sz w:val="24"/>
                <w:szCs w:val="24"/>
              </w:rPr>
            </w:pPr>
            <w:r w:rsidRPr="005E2966">
              <w:rPr>
                <w:sz w:val="24"/>
                <w:szCs w:val="24"/>
              </w:rPr>
              <w:t>240</w:t>
            </w:r>
          </w:p>
        </w:tc>
        <w:tc>
          <w:tcPr>
            <w:tcW w:w="992" w:type="dxa"/>
          </w:tcPr>
          <w:p w:rsidR="00804051" w:rsidRPr="005E2966" w:rsidRDefault="00804051" w:rsidP="005E2966">
            <w:pPr>
              <w:jc w:val="both"/>
              <w:rPr>
                <w:sz w:val="24"/>
                <w:szCs w:val="24"/>
              </w:rPr>
            </w:pPr>
            <w:r w:rsidRPr="005E2966">
              <w:rPr>
                <w:sz w:val="24"/>
                <w:szCs w:val="24"/>
              </w:rPr>
              <w:t>240</w:t>
            </w:r>
          </w:p>
        </w:tc>
        <w:tc>
          <w:tcPr>
            <w:tcW w:w="993" w:type="dxa"/>
          </w:tcPr>
          <w:p w:rsidR="00804051" w:rsidRPr="005E2966" w:rsidRDefault="00804051" w:rsidP="005E2966">
            <w:pPr>
              <w:jc w:val="both"/>
              <w:rPr>
                <w:sz w:val="24"/>
                <w:szCs w:val="24"/>
              </w:rPr>
            </w:pPr>
            <w:r w:rsidRPr="005E2966">
              <w:rPr>
                <w:sz w:val="24"/>
                <w:szCs w:val="24"/>
              </w:rPr>
              <w:t>240</w:t>
            </w:r>
          </w:p>
        </w:tc>
        <w:tc>
          <w:tcPr>
            <w:tcW w:w="3118" w:type="dxa"/>
          </w:tcPr>
          <w:p w:rsidR="00804051" w:rsidRPr="005E2966" w:rsidRDefault="00804051" w:rsidP="005E2966">
            <w:pPr>
              <w:rPr>
                <w:sz w:val="24"/>
                <w:szCs w:val="24"/>
              </w:rPr>
            </w:pPr>
            <w:r w:rsidRPr="005E2966">
              <w:rPr>
                <w:sz w:val="24"/>
                <w:szCs w:val="24"/>
              </w:rPr>
              <w:t>Доведение захоронения павших животных до 90 %</w:t>
            </w:r>
          </w:p>
        </w:tc>
      </w:tr>
      <w:tr w:rsidR="00804051" w:rsidRPr="003D4965" w:rsidTr="00063F80">
        <w:tc>
          <w:tcPr>
            <w:tcW w:w="674" w:type="dxa"/>
            <w:gridSpan w:val="2"/>
          </w:tcPr>
          <w:p w:rsidR="00804051" w:rsidRPr="005E2966" w:rsidRDefault="00804051" w:rsidP="005E2966">
            <w:pPr>
              <w:jc w:val="center"/>
              <w:rPr>
                <w:b/>
                <w:sz w:val="24"/>
                <w:szCs w:val="24"/>
              </w:rPr>
            </w:pPr>
          </w:p>
        </w:tc>
        <w:tc>
          <w:tcPr>
            <w:tcW w:w="3403" w:type="dxa"/>
          </w:tcPr>
          <w:p w:rsidR="00804051" w:rsidRPr="005E2966" w:rsidRDefault="00804051" w:rsidP="005E2966">
            <w:pPr>
              <w:jc w:val="center"/>
              <w:rPr>
                <w:b/>
                <w:sz w:val="24"/>
                <w:szCs w:val="24"/>
              </w:rPr>
            </w:pPr>
            <w:r w:rsidRPr="005E2966">
              <w:rPr>
                <w:b/>
                <w:sz w:val="24"/>
                <w:szCs w:val="24"/>
              </w:rPr>
              <w:t>ИТОГО:</w:t>
            </w:r>
          </w:p>
        </w:tc>
        <w:tc>
          <w:tcPr>
            <w:tcW w:w="1560" w:type="dxa"/>
          </w:tcPr>
          <w:p w:rsidR="00804051" w:rsidRPr="005E2966" w:rsidRDefault="00804051" w:rsidP="005E2966">
            <w:pPr>
              <w:jc w:val="center"/>
              <w:rPr>
                <w:b/>
                <w:sz w:val="24"/>
                <w:szCs w:val="24"/>
              </w:rPr>
            </w:pPr>
          </w:p>
        </w:tc>
        <w:tc>
          <w:tcPr>
            <w:tcW w:w="1275" w:type="dxa"/>
          </w:tcPr>
          <w:p w:rsidR="00804051" w:rsidRPr="005E2966" w:rsidRDefault="00804051" w:rsidP="005E2966">
            <w:pPr>
              <w:rPr>
                <w:b/>
                <w:bCs/>
                <w:sz w:val="24"/>
                <w:szCs w:val="24"/>
              </w:rPr>
            </w:pPr>
            <w:r w:rsidRPr="005E2966">
              <w:rPr>
                <w:b/>
                <w:bCs/>
                <w:sz w:val="24"/>
                <w:szCs w:val="24"/>
              </w:rPr>
              <w:t>4700</w:t>
            </w:r>
          </w:p>
        </w:tc>
        <w:tc>
          <w:tcPr>
            <w:tcW w:w="993" w:type="dxa"/>
          </w:tcPr>
          <w:p w:rsidR="00804051" w:rsidRPr="005E2966" w:rsidRDefault="00804051" w:rsidP="005E2966">
            <w:pPr>
              <w:rPr>
                <w:b/>
                <w:bCs/>
                <w:sz w:val="24"/>
                <w:szCs w:val="24"/>
              </w:rPr>
            </w:pPr>
            <w:r w:rsidRPr="005E2966">
              <w:rPr>
                <w:b/>
                <w:bCs/>
                <w:sz w:val="24"/>
                <w:szCs w:val="24"/>
              </w:rPr>
              <w:t>940</w:t>
            </w:r>
          </w:p>
        </w:tc>
        <w:tc>
          <w:tcPr>
            <w:tcW w:w="992" w:type="dxa"/>
          </w:tcPr>
          <w:p w:rsidR="00804051" w:rsidRPr="005E2966" w:rsidRDefault="00804051" w:rsidP="005E2966">
            <w:pPr>
              <w:rPr>
                <w:sz w:val="24"/>
                <w:szCs w:val="24"/>
              </w:rPr>
            </w:pPr>
            <w:r w:rsidRPr="005E2966">
              <w:rPr>
                <w:b/>
                <w:bCs/>
                <w:sz w:val="24"/>
                <w:szCs w:val="24"/>
              </w:rPr>
              <w:t>940</w:t>
            </w:r>
          </w:p>
        </w:tc>
        <w:tc>
          <w:tcPr>
            <w:tcW w:w="992" w:type="dxa"/>
          </w:tcPr>
          <w:p w:rsidR="00804051" w:rsidRPr="005E2966" w:rsidRDefault="00804051" w:rsidP="005E2966">
            <w:pPr>
              <w:rPr>
                <w:sz w:val="24"/>
                <w:szCs w:val="24"/>
              </w:rPr>
            </w:pPr>
            <w:r w:rsidRPr="005E2966">
              <w:rPr>
                <w:b/>
                <w:bCs/>
                <w:sz w:val="24"/>
                <w:szCs w:val="24"/>
              </w:rPr>
              <w:t>940</w:t>
            </w:r>
          </w:p>
        </w:tc>
        <w:tc>
          <w:tcPr>
            <w:tcW w:w="992" w:type="dxa"/>
          </w:tcPr>
          <w:p w:rsidR="00804051" w:rsidRPr="005E2966" w:rsidRDefault="00804051" w:rsidP="005E2966">
            <w:pPr>
              <w:rPr>
                <w:sz w:val="24"/>
                <w:szCs w:val="24"/>
              </w:rPr>
            </w:pPr>
            <w:r w:rsidRPr="005E2966">
              <w:rPr>
                <w:b/>
                <w:bCs/>
                <w:sz w:val="24"/>
                <w:szCs w:val="24"/>
              </w:rPr>
              <w:t>940</w:t>
            </w:r>
          </w:p>
        </w:tc>
        <w:tc>
          <w:tcPr>
            <w:tcW w:w="993" w:type="dxa"/>
          </w:tcPr>
          <w:p w:rsidR="00804051" w:rsidRPr="005E2966" w:rsidRDefault="00804051" w:rsidP="005E2966">
            <w:pPr>
              <w:rPr>
                <w:sz w:val="24"/>
                <w:szCs w:val="24"/>
              </w:rPr>
            </w:pPr>
            <w:r w:rsidRPr="005E2966">
              <w:rPr>
                <w:b/>
                <w:bCs/>
                <w:sz w:val="24"/>
                <w:szCs w:val="24"/>
              </w:rPr>
              <w:t>940</w:t>
            </w:r>
          </w:p>
        </w:tc>
        <w:tc>
          <w:tcPr>
            <w:tcW w:w="3118" w:type="dxa"/>
          </w:tcPr>
          <w:p w:rsidR="00804051" w:rsidRPr="005E2966" w:rsidRDefault="00804051" w:rsidP="005E2966">
            <w:pPr>
              <w:jc w:val="center"/>
              <w:rPr>
                <w:b/>
                <w:sz w:val="24"/>
                <w:szCs w:val="24"/>
              </w:rPr>
            </w:pPr>
          </w:p>
        </w:tc>
      </w:tr>
      <w:tr w:rsidR="00804051" w:rsidRPr="003D4965" w:rsidTr="00063F80">
        <w:tc>
          <w:tcPr>
            <w:tcW w:w="14992" w:type="dxa"/>
            <w:gridSpan w:val="11"/>
          </w:tcPr>
          <w:p w:rsidR="00804051" w:rsidRDefault="00804051" w:rsidP="00063F80">
            <w:pPr>
              <w:jc w:val="center"/>
              <w:rPr>
                <w:b/>
                <w:sz w:val="24"/>
                <w:szCs w:val="24"/>
              </w:rPr>
            </w:pPr>
          </w:p>
          <w:p w:rsidR="00804051" w:rsidRPr="003D4965" w:rsidRDefault="00804051" w:rsidP="00063F80">
            <w:pPr>
              <w:jc w:val="center"/>
              <w:rPr>
                <w:b/>
                <w:sz w:val="24"/>
                <w:szCs w:val="24"/>
              </w:rPr>
            </w:pPr>
            <w:r w:rsidRPr="003D4965">
              <w:rPr>
                <w:b/>
                <w:sz w:val="24"/>
                <w:szCs w:val="24"/>
              </w:rPr>
              <w:t>РАСТИТЕЛЬНЫЕ  РЕСУРСЫ</w:t>
            </w:r>
          </w:p>
        </w:tc>
      </w:tr>
      <w:tr w:rsidR="00804051" w:rsidRPr="003D4965" w:rsidTr="00063F80">
        <w:tc>
          <w:tcPr>
            <w:tcW w:w="674" w:type="dxa"/>
            <w:gridSpan w:val="2"/>
          </w:tcPr>
          <w:p w:rsidR="00804051" w:rsidRPr="000258F8" w:rsidRDefault="00804051" w:rsidP="005E2966">
            <w:pPr>
              <w:jc w:val="both"/>
              <w:rPr>
                <w:sz w:val="22"/>
                <w:szCs w:val="22"/>
              </w:rPr>
            </w:pPr>
            <w:r w:rsidRPr="000258F8">
              <w:rPr>
                <w:sz w:val="22"/>
                <w:szCs w:val="22"/>
              </w:rPr>
              <w:t>1.</w:t>
            </w:r>
          </w:p>
        </w:tc>
        <w:tc>
          <w:tcPr>
            <w:tcW w:w="3403" w:type="dxa"/>
          </w:tcPr>
          <w:p w:rsidR="00804051" w:rsidRPr="000258F8" w:rsidRDefault="00804051" w:rsidP="005E2966">
            <w:pPr>
              <w:rPr>
                <w:sz w:val="22"/>
                <w:szCs w:val="22"/>
              </w:rPr>
            </w:pPr>
            <w:r w:rsidRPr="000258F8">
              <w:rPr>
                <w:sz w:val="22"/>
                <w:szCs w:val="22"/>
              </w:rPr>
              <w:t>Благоустройство и озеленение в г.Тетюши</w:t>
            </w:r>
          </w:p>
        </w:tc>
        <w:tc>
          <w:tcPr>
            <w:tcW w:w="1560" w:type="dxa"/>
          </w:tcPr>
          <w:p w:rsidR="00804051" w:rsidRPr="000258F8" w:rsidRDefault="00804051" w:rsidP="005E2966">
            <w:pPr>
              <w:jc w:val="both"/>
              <w:rPr>
                <w:sz w:val="22"/>
                <w:szCs w:val="22"/>
              </w:rPr>
            </w:pPr>
            <w:r>
              <w:rPr>
                <w:sz w:val="22"/>
                <w:szCs w:val="22"/>
              </w:rPr>
              <w:t>Бюджет МО г.Тетюши</w:t>
            </w:r>
          </w:p>
          <w:p w:rsidR="00804051" w:rsidRPr="000258F8" w:rsidRDefault="00804051" w:rsidP="005E2966">
            <w:pPr>
              <w:jc w:val="both"/>
              <w:rPr>
                <w:sz w:val="22"/>
                <w:szCs w:val="22"/>
              </w:rPr>
            </w:pPr>
          </w:p>
        </w:tc>
        <w:tc>
          <w:tcPr>
            <w:tcW w:w="1275" w:type="dxa"/>
          </w:tcPr>
          <w:p w:rsidR="00804051" w:rsidRPr="000258F8" w:rsidRDefault="00804051" w:rsidP="005E2966">
            <w:pPr>
              <w:jc w:val="both"/>
              <w:rPr>
                <w:sz w:val="22"/>
                <w:szCs w:val="22"/>
              </w:rPr>
            </w:pPr>
            <w:r>
              <w:rPr>
                <w:sz w:val="22"/>
                <w:szCs w:val="22"/>
              </w:rPr>
              <w:t>2500</w:t>
            </w:r>
          </w:p>
        </w:tc>
        <w:tc>
          <w:tcPr>
            <w:tcW w:w="993" w:type="dxa"/>
          </w:tcPr>
          <w:p w:rsidR="00804051" w:rsidRPr="000258F8" w:rsidRDefault="00804051" w:rsidP="005E2966">
            <w:pPr>
              <w:jc w:val="both"/>
              <w:rPr>
                <w:sz w:val="22"/>
                <w:szCs w:val="22"/>
              </w:rPr>
            </w:pPr>
            <w:r>
              <w:rPr>
                <w:sz w:val="22"/>
                <w:szCs w:val="22"/>
              </w:rPr>
              <w:t>500</w:t>
            </w:r>
          </w:p>
        </w:tc>
        <w:tc>
          <w:tcPr>
            <w:tcW w:w="992" w:type="dxa"/>
          </w:tcPr>
          <w:p w:rsidR="00804051" w:rsidRPr="000258F8" w:rsidRDefault="00804051" w:rsidP="005E2966">
            <w:pPr>
              <w:jc w:val="both"/>
              <w:rPr>
                <w:sz w:val="22"/>
                <w:szCs w:val="22"/>
              </w:rPr>
            </w:pPr>
            <w:r>
              <w:rPr>
                <w:sz w:val="22"/>
                <w:szCs w:val="22"/>
              </w:rPr>
              <w:t>500</w:t>
            </w:r>
          </w:p>
        </w:tc>
        <w:tc>
          <w:tcPr>
            <w:tcW w:w="992" w:type="dxa"/>
          </w:tcPr>
          <w:p w:rsidR="00804051" w:rsidRPr="000258F8" w:rsidRDefault="00804051" w:rsidP="005E2966">
            <w:pPr>
              <w:jc w:val="both"/>
              <w:rPr>
                <w:sz w:val="22"/>
                <w:szCs w:val="22"/>
              </w:rPr>
            </w:pPr>
            <w:r>
              <w:rPr>
                <w:sz w:val="22"/>
                <w:szCs w:val="22"/>
              </w:rPr>
              <w:t>500</w:t>
            </w:r>
          </w:p>
        </w:tc>
        <w:tc>
          <w:tcPr>
            <w:tcW w:w="992" w:type="dxa"/>
          </w:tcPr>
          <w:p w:rsidR="00804051" w:rsidRPr="000258F8" w:rsidRDefault="00804051" w:rsidP="005E2966">
            <w:pPr>
              <w:jc w:val="both"/>
              <w:rPr>
                <w:sz w:val="22"/>
                <w:szCs w:val="22"/>
              </w:rPr>
            </w:pPr>
            <w:r>
              <w:rPr>
                <w:sz w:val="22"/>
                <w:szCs w:val="22"/>
              </w:rPr>
              <w:t>500</w:t>
            </w:r>
          </w:p>
        </w:tc>
        <w:tc>
          <w:tcPr>
            <w:tcW w:w="993" w:type="dxa"/>
          </w:tcPr>
          <w:p w:rsidR="00804051" w:rsidRPr="000258F8" w:rsidRDefault="00804051" w:rsidP="005E2966">
            <w:pPr>
              <w:jc w:val="both"/>
              <w:rPr>
                <w:sz w:val="22"/>
                <w:szCs w:val="22"/>
              </w:rPr>
            </w:pPr>
            <w:r>
              <w:rPr>
                <w:sz w:val="22"/>
                <w:szCs w:val="22"/>
              </w:rPr>
              <w:t>500</w:t>
            </w:r>
          </w:p>
        </w:tc>
        <w:tc>
          <w:tcPr>
            <w:tcW w:w="3118" w:type="dxa"/>
          </w:tcPr>
          <w:p w:rsidR="00804051" w:rsidRPr="000258F8" w:rsidRDefault="00804051" w:rsidP="005E2966">
            <w:pPr>
              <w:jc w:val="both"/>
              <w:rPr>
                <w:sz w:val="22"/>
                <w:szCs w:val="22"/>
              </w:rPr>
            </w:pPr>
            <w:r>
              <w:rPr>
                <w:sz w:val="22"/>
                <w:szCs w:val="22"/>
              </w:rPr>
              <w:t>Доведение уровня озеленения до 80%</w:t>
            </w:r>
          </w:p>
        </w:tc>
      </w:tr>
      <w:tr w:rsidR="00804051" w:rsidRPr="003D4965" w:rsidTr="00063F80">
        <w:tc>
          <w:tcPr>
            <w:tcW w:w="674" w:type="dxa"/>
            <w:gridSpan w:val="2"/>
          </w:tcPr>
          <w:p w:rsidR="00804051" w:rsidRPr="000258F8" w:rsidRDefault="00804051" w:rsidP="005E2966">
            <w:pPr>
              <w:jc w:val="both"/>
              <w:rPr>
                <w:sz w:val="22"/>
                <w:szCs w:val="22"/>
              </w:rPr>
            </w:pPr>
            <w:r>
              <w:rPr>
                <w:sz w:val="22"/>
                <w:szCs w:val="22"/>
              </w:rPr>
              <w:t>2.</w:t>
            </w:r>
          </w:p>
        </w:tc>
        <w:tc>
          <w:tcPr>
            <w:tcW w:w="3403" w:type="dxa"/>
          </w:tcPr>
          <w:p w:rsidR="00804051" w:rsidRPr="000258F8" w:rsidRDefault="00804051" w:rsidP="005E2966">
            <w:pPr>
              <w:rPr>
                <w:sz w:val="22"/>
                <w:szCs w:val="22"/>
              </w:rPr>
            </w:pPr>
            <w:r w:rsidRPr="000258F8">
              <w:rPr>
                <w:sz w:val="22"/>
                <w:szCs w:val="22"/>
              </w:rPr>
              <w:t>Благоустройство и озеленение населенных пунктов района</w:t>
            </w:r>
          </w:p>
        </w:tc>
        <w:tc>
          <w:tcPr>
            <w:tcW w:w="1560" w:type="dxa"/>
          </w:tcPr>
          <w:p w:rsidR="00804051" w:rsidRPr="000258F8" w:rsidRDefault="00804051" w:rsidP="005E2966">
            <w:pPr>
              <w:jc w:val="both"/>
              <w:rPr>
                <w:sz w:val="22"/>
                <w:szCs w:val="22"/>
                <w:u w:val="single"/>
              </w:rPr>
            </w:pPr>
            <w:r>
              <w:rPr>
                <w:sz w:val="22"/>
                <w:szCs w:val="22"/>
              </w:rPr>
              <w:t>Бюджеты муниципальных образований сельских поселений</w:t>
            </w:r>
          </w:p>
        </w:tc>
        <w:tc>
          <w:tcPr>
            <w:tcW w:w="1275" w:type="dxa"/>
          </w:tcPr>
          <w:p w:rsidR="00804051" w:rsidRPr="0068797E" w:rsidRDefault="00804051" w:rsidP="005E2966">
            <w:pPr>
              <w:jc w:val="both"/>
              <w:rPr>
                <w:b/>
                <w:sz w:val="22"/>
                <w:szCs w:val="22"/>
              </w:rPr>
            </w:pPr>
            <w:r w:rsidRPr="0068797E">
              <w:rPr>
                <w:b/>
                <w:sz w:val="22"/>
                <w:szCs w:val="22"/>
              </w:rPr>
              <w:t>405</w:t>
            </w:r>
          </w:p>
        </w:tc>
        <w:tc>
          <w:tcPr>
            <w:tcW w:w="993" w:type="dxa"/>
          </w:tcPr>
          <w:p w:rsidR="00804051" w:rsidRPr="000258F8" w:rsidRDefault="00804051" w:rsidP="005E2966">
            <w:pPr>
              <w:jc w:val="both"/>
              <w:rPr>
                <w:sz w:val="22"/>
                <w:szCs w:val="22"/>
              </w:rPr>
            </w:pPr>
            <w:r>
              <w:rPr>
                <w:sz w:val="22"/>
                <w:szCs w:val="22"/>
              </w:rPr>
              <w:t>50</w:t>
            </w:r>
          </w:p>
        </w:tc>
        <w:tc>
          <w:tcPr>
            <w:tcW w:w="992" w:type="dxa"/>
          </w:tcPr>
          <w:p w:rsidR="00804051" w:rsidRPr="000258F8" w:rsidRDefault="00804051" w:rsidP="005E2966">
            <w:pPr>
              <w:jc w:val="both"/>
              <w:rPr>
                <w:sz w:val="22"/>
                <w:szCs w:val="22"/>
              </w:rPr>
            </w:pPr>
            <w:r>
              <w:rPr>
                <w:sz w:val="22"/>
                <w:szCs w:val="22"/>
              </w:rPr>
              <w:t>55</w:t>
            </w:r>
          </w:p>
        </w:tc>
        <w:tc>
          <w:tcPr>
            <w:tcW w:w="992" w:type="dxa"/>
          </w:tcPr>
          <w:p w:rsidR="00804051" w:rsidRPr="000258F8" w:rsidRDefault="00804051" w:rsidP="005E2966">
            <w:pPr>
              <w:jc w:val="both"/>
              <w:rPr>
                <w:sz w:val="22"/>
                <w:szCs w:val="22"/>
              </w:rPr>
            </w:pPr>
            <w:r>
              <w:rPr>
                <w:sz w:val="22"/>
                <w:szCs w:val="22"/>
              </w:rPr>
              <w:t>100</w:t>
            </w:r>
          </w:p>
        </w:tc>
        <w:tc>
          <w:tcPr>
            <w:tcW w:w="992" w:type="dxa"/>
          </w:tcPr>
          <w:p w:rsidR="00804051" w:rsidRPr="000258F8" w:rsidRDefault="00804051" w:rsidP="005E2966">
            <w:pPr>
              <w:jc w:val="both"/>
              <w:rPr>
                <w:sz w:val="22"/>
                <w:szCs w:val="22"/>
              </w:rPr>
            </w:pPr>
            <w:r>
              <w:rPr>
                <w:sz w:val="22"/>
                <w:szCs w:val="22"/>
              </w:rPr>
              <w:t>1</w:t>
            </w:r>
            <w:r w:rsidRPr="000258F8">
              <w:rPr>
                <w:sz w:val="22"/>
                <w:szCs w:val="22"/>
              </w:rPr>
              <w:t>00</w:t>
            </w:r>
          </w:p>
        </w:tc>
        <w:tc>
          <w:tcPr>
            <w:tcW w:w="993" w:type="dxa"/>
          </w:tcPr>
          <w:p w:rsidR="00804051" w:rsidRPr="000258F8" w:rsidRDefault="00804051" w:rsidP="005E2966">
            <w:pPr>
              <w:jc w:val="both"/>
              <w:rPr>
                <w:sz w:val="22"/>
                <w:szCs w:val="22"/>
              </w:rPr>
            </w:pPr>
            <w:r>
              <w:rPr>
                <w:sz w:val="22"/>
                <w:szCs w:val="22"/>
              </w:rPr>
              <w:t>1</w:t>
            </w:r>
            <w:r w:rsidRPr="000258F8">
              <w:rPr>
                <w:sz w:val="22"/>
                <w:szCs w:val="22"/>
              </w:rPr>
              <w:t>00</w:t>
            </w:r>
          </w:p>
        </w:tc>
        <w:tc>
          <w:tcPr>
            <w:tcW w:w="3118" w:type="dxa"/>
          </w:tcPr>
          <w:p w:rsidR="00804051" w:rsidRPr="000258F8" w:rsidRDefault="00804051" w:rsidP="005E2966">
            <w:pPr>
              <w:jc w:val="both"/>
              <w:rPr>
                <w:sz w:val="22"/>
                <w:szCs w:val="22"/>
              </w:rPr>
            </w:pPr>
            <w:r>
              <w:rPr>
                <w:sz w:val="22"/>
                <w:szCs w:val="22"/>
              </w:rPr>
              <w:t>Доведение уровня озеленения до 80%</w:t>
            </w:r>
          </w:p>
        </w:tc>
      </w:tr>
      <w:tr w:rsidR="00804051" w:rsidRPr="003D4965" w:rsidTr="00063F80">
        <w:tc>
          <w:tcPr>
            <w:tcW w:w="674" w:type="dxa"/>
            <w:gridSpan w:val="2"/>
          </w:tcPr>
          <w:p w:rsidR="00804051" w:rsidRPr="000258F8" w:rsidRDefault="00804051" w:rsidP="005E2966">
            <w:pPr>
              <w:jc w:val="center"/>
              <w:rPr>
                <w:b/>
                <w:sz w:val="22"/>
                <w:szCs w:val="22"/>
              </w:rPr>
            </w:pPr>
          </w:p>
        </w:tc>
        <w:tc>
          <w:tcPr>
            <w:tcW w:w="3403" w:type="dxa"/>
          </w:tcPr>
          <w:p w:rsidR="00804051" w:rsidRPr="000258F8" w:rsidRDefault="00804051" w:rsidP="005E2966">
            <w:pPr>
              <w:jc w:val="center"/>
              <w:rPr>
                <w:b/>
                <w:sz w:val="22"/>
                <w:szCs w:val="22"/>
              </w:rPr>
            </w:pPr>
            <w:r w:rsidRPr="000258F8">
              <w:rPr>
                <w:b/>
                <w:sz w:val="22"/>
                <w:szCs w:val="22"/>
              </w:rPr>
              <w:t>ИТОГО:</w:t>
            </w:r>
          </w:p>
        </w:tc>
        <w:tc>
          <w:tcPr>
            <w:tcW w:w="1560" w:type="dxa"/>
          </w:tcPr>
          <w:p w:rsidR="00804051" w:rsidRPr="000258F8" w:rsidRDefault="00804051" w:rsidP="005E2966">
            <w:pPr>
              <w:jc w:val="center"/>
              <w:rPr>
                <w:b/>
                <w:sz w:val="22"/>
                <w:szCs w:val="22"/>
              </w:rPr>
            </w:pPr>
          </w:p>
        </w:tc>
        <w:tc>
          <w:tcPr>
            <w:tcW w:w="1275" w:type="dxa"/>
          </w:tcPr>
          <w:p w:rsidR="00804051" w:rsidRDefault="00804051" w:rsidP="005E2966">
            <w:pPr>
              <w:rPr>
                <w:b/>
                <w:bCs/>
                <w:sz w:val="22"/>
                <w:szCs w:val="22"/>
              </w:rPr>
            </w:pPr>
            <w:r>
              <w:rPr>
                <w:b/>
                <w:bCs/>
                <w:sz w:val="22"/>
                <w:szCs w:val="22"/>
              </w:rPr>
              <w:t>2905</w:t>
            </w:r>
          </w:p>
        </w:tc>
        <w:tc>
          <w:tcPr>
            <w:tcW w:w="993" w:type="dxa"/>
          </w:tcPr>
          <w:p w:rsidR="00804051" w:rsidRDefault="00804051" w:rsidP="005E2966">
            <w:pPr>
              <w:rPr>
                <w:b/>
                <w:bCs/>
                <w:sz w:val="22"/>
                <w:szCs w:val="22"/>
              </w:rPr>
            </w:pPr>
            <w:r>
              <w:rPr>
                <w:b/>
                <w:bCs/>
                <w:sz w:val="22"/>
                <w:szCs w:val="22"/>
              </w:rPr>
              <w:t>550</w:t>
            </w:r>
          </w:p>
        </w:tc>
        <w:tc>
          <w:tcPr>
            <w:tcW w:w="992" w:type="dxa"/>
          </w:tcPr>
          <w:p w:rsidR="00804051" w:rsidRDefault="00804051" w:rsidP="005E2966">
            <w:pPr>
              <w:rPr>
                <w:b/>
                <w:bCs/>
                <w:sz w:val="22"/>
                <w:szCs w:val="22"/>
              </w:rPr>
            </w:pPr>
            <w:r>
              <w:rPr>
                <w:b/>
                <w:bCs/>
                <w:sz w:val="22"/>
                <w:szCs w:val="22"/>
              </w:rPr>
              <w:t>555</w:t>
            </w:r>
          </w:p>
        </w:tc>
        <w:tc>
          <w:tcPr>
            <w:tcW w:w="992" w:type="dxa"/>
          </w:tcPr>
          <w:p w:rsidR="00804051" w:rsidRDefault="00804051" w:rsidP="005E2966">
            <w:pPr>
              <w:rPr>
                <w:b/>
                <w:bCs/>
                <w:sz w:val="22"/>
                <w:szCs w:val="22"/>
              </w:rPr>
            </w:pPr>
            <w:r>
              <w:rPr>
                <w:b/>
                <w:bCs/>
                <w:sz w:val="22"/>
                <w:szCs w:val="22"/>
              </w:rPr>
              <w:t>600</w:t>
            </w:r>
          </w:p>
        </w:tc>
        <w:tc>
          <w:tcPr>
            <w:tcW w:w="992" w:type="dxa"/>
          </w:tcPr>
          <w:p w:rsidR="00804051" w:rsidRDefault="00804051" w:rsidP="005E2966">
            <w:pPr>
              <w:rPr>
                <w:b/>
                <w:bCs/>
                <w:sz w:val="22"/>
                <w:szCs w:val="22"/>
              </w:rPr>
            </w:pPr>
            <w:r>
              <w:rPr>
                <w:b/>
                <w:bCs/>
                <w:sz w:val="22"/>
                <w:szCs w:val="22"/>
              </w:rPr>
              <w:t>600</w:t>
            </w:r>
          </w:p>
        </w:tc>
        <w:tc>
          <w:tcPr>
            <w:tcW w:w="993" w:type="dxa"/>
          </w:tcPr>
          <w:p w:rsidR="00804051" w:rsidRDefault="00804051" w:rsidP="005E2966">
            <w:pPr>
              <w:rPr>
                <w:b/>
                <w:bCs/>
                <w:sz w:val="22"/>
                <w:szCs w:val="22"/>
              </w:rPr>
            </w:pPr>
            <w:r>
              <w:rPr>
                <w:b/>
                <w:bCs/>
                <w:sz w:val="22"/>
                <w:szCs w:val="22"/>
              </w:rPr>
              <w:t>600</w:t>
            </w:r>
          </w:p>
        </w:tc>
        <w:tc>
          <w:tcPr>
            <w:tcW w:w="3118" w:type="dxa"/>
          </w:tcPr>
          <w:p w:rsidR="00804051" w:rsidRPr="000258F8" w:rsidRDefault="00804051" w:rsidP="005E2966">
            <w:pPr>
              <w:jc w:val="center"/>
              <w:rPr>
                <w:b/>
                <w:sz w:val="22"/>
                <w:szCs w:val="22"/>
              </w:rPr>
            </w:pPr>
          </w:p>
        </w:tc>
      </w:tr>
      <w:tr w:rsidR="00804051" w:rsidRPr="003D4965" w:rsidTr="00063F80">
        <w:tc>
          <w:tcPr>
            <w:tcW w:w="14992" w:type="dxa"/>
            <w:gridSpan w:val="11"/>
          </w:tcPr>
          <w:p w:rsidR="00804051" w:rsidRPr="003D4965" w:rsidRDefault="00804051" w:rsidP="00063F80">
            <w:pPr>
              <w:jc w:val="center"/>
              <w:rPr>
                <w:b/>
                <w:sz w:val="24"/>
                <w:szCs w:val="24"/>
              </w:rPr>
            </w:pPr>
            <w:r w:rsidRPr="003D4965">
              <w:rPr>
                <w:b/>
                <w:sz w:val="24"/>
                <w:szCs w:val="24"/>
              </w:rPr>
              <w:t>ВОДНЫЕ  РЕСУРСЫ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w:t>
            </w:r>
          </w:p>
        </w:tc>
        <w:tc>
          <w:tcPr>
            <w:tcW w:w="3403" w:type="dxa"/>
          </w:tcPr>
          <w:p w:rsidR="00804051" w:rsidRPr="005E2966" w:rsidRDefault="00804051" w:rsidP="005E2966">
            <w:pPr>
              <w:rPr>
                <w:color w:val="000000"/>
                <w:sz w:val="24"/>
                <w:szCs w:val="24"/>
              </w:rPr>
            </w:pPr>
            <w:r w:rsidRPr="005E2966">
              <w:rPr>
                <w:color w:val="000000"/>
                <w:sz w:val="24"/>
                <w:szCs w:val="24"/>
              </w:rPr>
              <w:t>Оплата ПИР по объекту "Очистка русла реки за прудом н.п. Моностырское Тетюшского района"</w:t>
            </w:r>
          </w:p>
          <w:p w:rsidR="00804051" w:rsidRPr="005E2966" w:rsidRDefault="00804051" w:rsidP="005E2966">
            <w:pPr>
              <w:rPr>
                <w:sz w:val="24"/>
                <w:szCs w:val="24"/>
              </w:rPr>
            </w:pPr>
          </w:p>
        </w:tc>
        <w:tc>
          <w:tcPr>
            <w:tcW w:w="1560" w:type="dxa"/>
          </w:tcPr>
          <w:p w:rsidR="00804051" w:rsidRPr="005E2966" w:rsidRDefault="00804051" w:rsidP="005E2966">
            <w:pPr>
              <w:jc w:val="both"/>
              <w:rPr>
                <w:sz w:val="24"/>
                <w:szCs w:val="24"/>
              </w:rPr>
            </w:pPr>
            <w:r w:rsidRPr="005E2966">
              <w:rPr>
                <w:sz w:val="24"/>
                <w:szCs w:val="24"/>
              </w:rPr>
              <w:t>Бюджет муниципального района</w:t>
            </w:r>
          </w:p>
        </w:tc>
        <w:tc>
          <w:tcPr>
            <w:tcW w:w="1275" w:type="dxa"/>
          </w:tcPr>
          <w:p w:rsidR="00804051" w:rsidRPr="005E2966" w:rsidRDefault="00804051" w:rsidP="005E2966">
            <w:pPr>
              <w:rPr>
                <w:sz w:val="24"/>
                <w:szCs w:val="24"/>
              </w:rPr>
            </w:pPr>
            <w:r w:rsidRPr="005E2966">
              <w:rPr>
                <w:sz w:val="24"/>
                <w:szCs w:val="24"/>
              </w:rPr>
              <w:t>200</w:t>
            </w:r>
          </w:p>
        </w:tc>
        <w:tc>
          <w:tcPr>
            <w:tcW w:w="993" w:type="dxa"/>
          </w:tcPr>
          <w:p w:rsidR="00804051" w:rsidRPr="005E2966" w:rsidRDefault="00804051" w:rsidP="005E2966">
            <w:pPr>
              <w:rPr>
                <w:sz w:val="24"/>
                <w:szCs w:val="24"/>
              </w:rPr>
            </w:pPr>
            <w:r w:rsidRPr="005E2966">
              <w:rPr>
                <w:sz w:val="24"/>
                <w:szCs w:val="24"/>
              </w:rPr>
              <w:t>200</w:t>
            </w:r>
          </w:p>
        </w:tc>
        <w:tc>
          <w:tcPr>
            <w:tcW w:w="992"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sz w:val="24"/>
                <w:szCs w:val="24"/>
              </w:rPr>
            </w:pPr>
            <w:r w:rsidRPr="005E2966">
              <w:rPr>
                <w:sz w:val="24"/>
                <w:szCs w:val="24"/>
              </w:rPr>
              <w:t xml:space="preserve">Предотвращение подтопления </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2</w:t>
            </w:r>
          </w:p>
        </w:tc>
        <w:tc>
          <w:tcPr>
            <w:tcW w:w="3403" w:type="dxa"/>
          </w:tcPr>
          <w:p w:rsidR="00804051" w:rsidRPr="005E2966" w:rsidRDefault="00804051" w:rsidP="005E2966">
            <w:pPr>
              <w:rPr>
                <w:color w:val="000000"/>
                <w:sz w:val="24"/>
                <w:szCs w:val="24"/>
              </w:rPr>
            </w:pPr>
            <w:r w:rsidRPr="005E2966">
              <w:rPr>
                <w:color w:val="000000"/>
                <w:sz w:val="24"/>
                <w:szCs w:val="24"/>
              </w:rPr>
              <w:t>Модернизация Бизяевского водозабора для обеспечения г. Тетюши питьевой водой 2016-2030гг</w:t>
            </w:r>
          </w:p>
          <w:p w:rsidR="00804051" w:rsidRPr="005E2966" w:rsidRDefault="00804051" w:rsidP="005E2966">
            <w:pPr>
              <w:rPr>
                <w:sz w:val="24"/>
                <w:szCs w:val="24"/>
              </w:rPr>
            </w:pP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42580</w:t>
            </w:r>
          </w:p>
        </w:tc>
        <w:tc>
          <w:tcPr>
            <w:tcW w:w="993"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r w:rsidRPr="005E2966">
              <w:rPr>
                <w:sz w:val="24"/>
                <w:szCs w:val="24"/>
              </w:rPr>
              <w:t>500</w:t>
            </w:r>
          </w:p>
        </w:tc>
        <w:tc>
          <w:tcPr>
            <w:tcW w:w="992" w:type="dxa"/>
          </w:tcPr>
          <w:p w:rsidR="00804051" w:rsidRPr="005E2966" w:rsidRDefault="00804051" w:rsidP="005E2966">
            <w:pPr>
              <w:rPr>
                <w:sz w:val="24"/>
                <w:szCs w:val="24"/>
              </w:rPr>
            </w:pPr>
            <w:r w:rsidRPr="005E2966">
              <w:rPr>
                <w:sz w:val="24"/>
                <w:szCs w:val="24"/>
              </w:rPr>
              <w:t>2080</w:t>
            </w:r>
          </w:p>
        </w:tc>
        <w:tc>
          <w:tcPr>
            <w:tcW w:w="992" w:type="dxa"/>
          </w:tcPr>
          <w:p w:rsidR="00804051" w:rsidRPr="005E2966" w:rsidRDefault="00804051" w:rsidP="005E2966">
            <w:pPr>
              <w:rPr>
                <w:sz w:val="24"/>
                <w:szCs w:val="24"/>
              </w:rPr>
            </w:pPr>
            <w:r w:rsidRPr="005E2966">
              <w:rPr>
                <w:sz w:val="24"/>
                <w:szCs w:val="24"/>
              </w:rPr>
              <w:t>10000</w:t>
            </w:r>
          </w:p>
        </w:tc>
        <w:tc>
          <w:tcPr>
            <w:tcW w:w="993" w:type="dxa"/>
          </w:tcPr>
          <w:p w:rsidR="00804051" w:rsidRPr="005E2966" w:rsidRDefault="00804051" w:rsidP="005E2966">
            <w:pPr>
              <w:rPr>
                <w:sz w:val="24"/>
                <w:szCs w:val="24"/>
              </w:rPr>
            </w:pPr>
            <w:r w:rsidRPr="005E2966">
              <w:rPr>
                <w:sz w:val="24"/>
                <w:szCs w:val="24"/>
              </w:rPr>
              <w:t>30000</w:t>
            </w: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sz w:val="24"/>
                <w:szCs w:val="24"/>
              </w:rPr>
            </w:pP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3</w:t>
            </w:r>
          </w:p>
        </w:tc>
        <w:tc>
          <w:tcPr>
            <w:tcW w:w="3403" w:type="dxa"/>
          </w:tcPr>
          <w:p w:rsidR="00804051" w:rsidRPr="005E2966" w:rsidRDefault="00804051" w:rsidP="005E2966">
            <w:pPr>
              <w:rPr>
                <w:color w:val="000000"/>
                <w:sz w:val="24"/>
                <w:szCs w:val="24"/>
              </w:rPr>
            </w:pPr>
            <w:r w:rsidRPr="005E2966">
              <w:rPr>
                <w:color w:val="000000"/>
                <w:sz w:val="24"/>
                <w:szCs w:val="24"/>
              </w:rPr>
              <w:t>Аккредитование лаборатории питьевой воды ОАО "Тетюши Водоканал" 2016-2017гг</w:t>
            </w:r>
          </w:p>
          <w:p w:rsidR="00804051" w:rsidRPr="005E2966" w:rsidRDefault="00804051" w:rsidP="005E2966">
            <w:pPr>
              <w:rPr>
                <w:sz w:val="24"/>
                <w:szCs w:val="24"/>
              </w:rPr>
            </w:pPr>
          </w:p>
        </w:tc>
        <w:tc>
          <w:tcPr>
            <w:tcW w:w="1560" w:type="dxa"/>
          </w:tcPr>
          <w:p w:rsidR="00804051" w:rsidRPr="005E2966" w:rsidRDefault="00804051" w:rsidP="005E2966">
            <w:pPr>
              <w:jc w:val="both"/>
              <w:rPr>
                <w:color w:val="000000"/>
                <w:sz w:val="24"/>
                <w:szCs w:val="24"/>
              </w:rPr>
            </w:pPr>
            <w:r w:rsidRPr="005E2966">
              <w:rPr>
                <w:color w:val="000000"/>
                <w:sz w:val="24"/>
                <w:szCs w:val="24"/>
              </w:rPr>
              <w:t>На средства ОАО "Тетюши-Водоканал"</w:t>
            </w:r>
          </w:p>
          <w:p w:rsidR="00804051" w:rsidRPr="005E2966" w:rsidRDefault="00804051" w:rsidP="005E2966">
            <w:pPr>
              <w:jc w:val="both"/>
              <w:rPr>
                <w:sz w:val="24"/>
                <w:szCs w:val="24"/>
              </w:rPr>
            </w:pPr>
          </w:p>
        </w:tc>
        <w:tc>
          <w:tcPr>
            <w:tcW w:w="1275"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rPr>
                <w:sz w:val="24"/>
                <w:szCs w:val="24"/>
              </w:rPr>
            </w:pPr>
            <w:r w:rsidRPr="005E2966">
              <w:rPr>
                <w:sz w:val="24"/>
                <w:szCs w:val="24"/>
              </w:rPr>
              <w:t>2500</w:t>
            </w:r>
          </w:p>
        </w:tc>
        <w:tc>
          <w:tcPr>
            <w:tcW w:w="992" w:type="dxa"/>
          </w:tcPr>
          <w:p w:rsidR="00804051" w:rsidRPr="005E2966" w:rsidRDefault="00804051" w:rsidP="005E2966">
            <w:pPr>
              <w:rPr>
                <w:sz w:val="24"/>
                <w:szCs w:val="24"/>
              </w:rPr>
            </w:pPr>
            <w:r w:rsidRPr="005E2966">
              <w:rPr>
                <w:sz w:val="24"/>
                <w:szCs w:val="24"/>
              </w:rPr>
              <w:t>2500</w:t>
            </w:r>
          </w:p>
        </w:tc>
        <w:tc>
          <w:tcPr>
            <w:tcW w:w="992"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sz w:val="24"/>
                <w:szCs w:val="24"/>
              </w:rPr>
            </w:pP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4</w:t>
            </w:r>
          </w:p>
        </w:tc>
        <w:tc>
          <w:tcPr>
            <w:tcW w:w="3403" w:type="dxa"/>
          </w:tcPr>
          <w:p w:rsidR="00804051" w:rsidRPr="005E2966" w:rsidRDefault="00804051" w:rsidP="005E2966">
            <w:pPr>
              <w:rPr>
                <w:sz w:val="24"/>
                <w:szCs w:val="24"/>
              </w:rPr>
            </w:pPr>
            <w:r w:rsidRPr="005E2966">
              <w:rPr>
                <w:sz w:val="24"/>
                <w:szCs w:val="24"/>
              </w:rPr>
              <w:t>Строительство водозабора в северной части г.Тетюши, ед 2019-2025 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80000</w:t>
            </w:r>
          </w:p>
        </w:tc>
        <w:tc>
          <w:tcPr>
            <w:tcW w:w="993"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r w:rsidRPr="005E2966">
              <w:rPr>
                <w:sz w:val="24"/>
                <w:szCs w:val="24"/>
              </w:rPr>
              <w:t>40000</w:t>
            </w:r>
          </w:p>
        </w:tc>
        <w:tc>
          <w:tcPr>
            <w:tcW w:w="993" w:type="dxa"/>
          </w:tcPr>
          <w:p w:rsidR="00804051" w:rsidRPr="005E2966" w:rsidRDefault="00804051" w:rsidP="005E2966">
            <w:pPr>
              <w:rPr>
                <w:sz w:val="24"/>
                <w:szCs w:val="24"/>
              </w:rPr>
            </w:pPr>
            <w:r w:rsidRPr="005E2966">
              <w:rPr>
                <w:sz w:val="24"/>
                <w:szCs w:val="24"/>
              </w:rPr>
              <w:t>40000</w:t>
            </w: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5</w:t>
            </w:r>
          </w:p>
        </w:tc>
        <w:tc>
          <w:tcPr>
            <w:tcW w:w="3403" w:type="dxa"/>
          </w:tcPr>
          <w:p w:rsidR="00804051" w:rsidRPr="005E2966" w:rsidRDefault="00804051" w:rsidP="005E2966">
            <w:pPr>
              <w:rPr>
                <w:sz w:val="24"/>
                <w:szCs w:val="24"/>
              </w:rPr>
            </w:pPr>
            <w:r w:rsidRPr="005E2966">
              <w:rPr>
                <w:sz w:val="24"/>
                <w:szCs w:val="24"/>
              </w:rPr>
              <w:t>Строительство и реконструкция водопроводных сетей в г.Тетюши, км 2017-2030 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67000</w:t>
            </w:r>
          </w:p>
        </w:tc>
        <w:tc>
          <w:tcPr>
            <w:tcW w:w="993"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r w:rsidRPr="005E2966">
              <w:rPr>
                <w:sz w:val="24"/>
                <w:szCs w:val="24"/>
              </w:rPr>
              <w:t>16750</w:t>
            </w:r>
          </w:p>
        </w:tc>
        <w:tc>
          <w:tcPr>
            <w:tcW w:w="992" w:type="dxa"/>
          </w:tcPr>
          <w:p w:rsidR="00804051" w:rsidRPr="005E2966" w:rsidRDefault="00804051" w:rsidP="005E2966">
            <w:pPr>
              <w:rPr>
                <w:sz w:val="24"/>
                <w:szCs w:val="24"/>
              </w:rPr>
            </w:pPr>
            <w:r w:rsidRPr="005E2966">
              <w:rPr>
                <w:sz w:val="24"/>
                <w:szCs w:val="24"/>
              </w:rPr>
              <w:t>16750</w:t>
            </w:r>
          </w:p>
        </w:tc>
        <w:tc>
          <w:tcPr>
            <w:tcW w:w="992" w:type="dxa"/>
          </w:tcPr>
          <w:p w:rsidR="00804051" w:rsidRPr="005E2966" w:rsidRDefault="00804051" w:rsidP="005E2966">
            <w:pPr>
              <w:rPr>
                <w:sz w:val="24"/>
                <w:szCs w:val="24"/>
              </w:rPr>
            </w:pPr>
            <w:r w:rsidRPr="005E2966">
              <w:rPr>
                <w:sz w:val="24"/>
                <w:szCs w:val="24"/>
              </w:rPr>
              <w:t>16750</w:t>
            </w:r>
          </w:p>
        </w:tc>
        <w:tc>
          <w:tcPr>
            <w:tcW w:w="993" w:type="dxa"/>
          </w:tcPr>
          <w:p w:rsidR="00804051" w:rsidRPr="005E2966" w:rsidRDefault="00804051" w:rsidP="005E2966">
            <w:pPr>
              <w:rPr>
                <w:sz w:val="24"/>
                <w:szCs w:val="24"/>
              </w:rPr>
            </w:pPr>
            <w:r w:rsidRPr="005E2966">
              <w:rPr>
                <w:sz w:val="24"/>
                <w:szCs w:val="24"/>
              </w:rPr>
              <w:t>16750</w:t>
            </w:r>
          </w:p>
        </w:tc>
        <w:tc>
          <w:tcPr>
            <w:tcW w:w="3118" w:type="dxa"/>
          </w:tcPr>
          <w:p w:rsidR="00804051" w:rsidRPr="005E2966" w:rsidRDefault="00804051" w:rsidP="005E2966">
            <w:pPr>
              <w:rPr>
                <w:sz w:val="24"/>
                <w:szCs w:val="24"/>
              </w:rPr>
            </w:pPr>
            <w:r w:rsidRPr="005E2966">
              <w:rPr>
                <w:sz w:val="24"/>
                <w:szCs w:val="24"/>
              </w:rPr>
              <w:t>Увеличение канализованности г. Тетюши, повышение эффективности работы.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6</w:t>
            </w:r>
          </w:p>
        </w:tc>
        <w:tc>
          <w:tcPr>
            <w:tcW w:w="3403" w:type="dxa"/>
          </w:tcPr>
          <w:p w:rsidR="00804051" w:rsidRPr="005E2966" w:rsidRDefault="00804051" w:rsidP="005E2966">
            <w:pPr>
              <w:rPr>
                <w:sz w:val="24"/>
                <w:szCs w:val="24"/>
              </w:rPr>
            </w:pPr>
            <w:r w:rsidRPr="005E2966">
              <w:rPr>
                <w:sz w:val="24"/>
                <w:szCs w:val="24"/>
              </w:rPr>
              <w:t>Расширение канализационных коллекторов г. Тетюши и строительство КНС 2016-2030 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48000</w:t>
            </w:r>
          </w:p>
        </w:tc>
        <w:tc>
          <w:tcPr>
            <w:tcW w:w="993" w:type="dxa"/>
          </w:tcPr>
          <w:p w:rsidR="00804051" w:rsidRPr="005E2966" w:rsidRDefault="00804051" w:rsidP="005E2966">
            <w:pPr>
              <w:rPr>
                <w:sz w:val="24"/>
                <w:szCs w:val="24"/>
              </w:rPr>
            </w:pPr>
            <w:r w:rsidRPr="005E2966">
              <w:rPr>
                <w:sz w:val="24"/>
                <w:szCs w:val="24"/>
              </w:rPr>
              <w:t>9600</w:t>
            </w:r>
          </w:p>
        </w:tc>
        <w:tc>
          <w:tcPr>
            <w:tcW w:w="992" w:type="dxa"/>
          </w:tcPr>
          <w:p w:rsidR="00804051" w:rsidRPr="005E2966" w:rsidRDefault="00804051" w:rsidP="005E2966">
            <w:pPr>
              <w:rPr>
                <w:sz w:val="24"/>
                <w:szCs w:val="24"/>
              </w:rPr>
            </w:pPr>
            <w:r w:rsidRPr="005E2966">
              <w:rPr>
                <w:sz w:val="24"/>
                <w:szCs w:val="24"/>
              </w:rPr>
              <w:t>9600</w:t>
            </w:r>
          </w:p>
        </w:tc>
        <w:tc>
          <w:tcPr>
            <w:tcW w:w="992" w:type="dxa"/>
          </w:tcPr>
          <w:p w:rsidR="00804051" w:rsidRPr="005E2966" w:rsidRDefault="00804051" w:rsidP="005E2966">
            <w:pPr>
              <w:rPr>
                <w:sz w:val="24"/>
                <w:szCs w:val="24"/>
              </w:rPr>
            </w:pPr>
            <w:r w:rsidRPr="005E2966">
              <w:rPr>
                <w:sz w:val="24"/>
                <w:szCs w:val="24"/>
              </w:rPr>
              <w:t>9600</w:t>
            </w:r>
          </w:p>
        </w:tc>
        <w:tc>
          <w:tcPr>
            <w:tcW w:w="992" w:type="dxa"/>
          </w:tcPr>
          <w:p w:rsidR="00804051" w:rsidRPr="005E2966" w:rsidRDefault="00804051" w:rsidP="005E2966">
            <w:pPr>
              <w:rPr>
                <w:sz w:val="24"/>
                <w:szCs w:val="24"/>
              </w:rPr>
            </w:pPr>
            <w:r w:rsidRPr="005E2966">
              <w:rPr>
                <w:sz w:val="24"/>
                <w:szCs w:val="24"/>
              </w:rPr>
              <w:t>9600</w:t>
            </w:r>
          </w:p>
        </w:tc>
        <w:tc>
          <w:tcPr>
            <w:tcW w:w="993" w:type="dxa"/>
          </w:tcPr>
          <w:p w:rsidR="00804051" w:rsidRPr="005E2966" w:rsidRDefault="00804051" w:rsidP="005E2966">
            <w:pPr>
              <w:rPr>
                <w:sz w:val="24"/>
                <w:szCs w:val="24"/>
              </w:rPr>
            </w:pPr>
            <w:r w:rsidRPr="005E2966">
              <w:rPr>
                <w:sz w:val="24"/>
                <w:szCs w:val="24"/>
              </w:rPr>
              <w:t>9600</w:t>
            </w:r>
          </w:p>
        </w:tc>
        <w:tc>
          <w:tcPr>
            <w:tcW w:w="3118" w:type="dxa"/>
          </w:tcPr>
          <w:p w:rsidR="00804051" w:rsidRPr="005E2966" w:rsidRDefault="00804051" w:rsidP="005E2966">
            <w:pPr>
              <w:rPr>
                <w:sz w:val="24"/>
                <w:szCs w:val="24"/>
              </w:rPr>
            </w:pPr>
            <w:r w:rsidRPr="005E2966">
              <w:rPr>
                <w:sz w:val="24"/>
                <w:szCs w:val="24"/>
              </w:rPr>
              <w:t>Увеличение канализованности г. Тетюши, повышение эффективности работы.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7</w:t>
            </w:r>
          </w:p>
        </w:tc>
        <w:tc>
          <w:tcPr>
            <w:tcW w:w="3403" w:type="dxa"/>
          </w:tcPr>
          <w:p w:rsidR="00804051" w:rsidRPr="005E2966" w:rsidRDefault="00804051" w:rsidP="005E2966">
            <w:pPr>
              <w:rPr>
                <w:sz w:val="24"/>
                <w:szCs w:val="24"/>
              </w:rPr>
            </w:pPr>
            <w:r w:rsidRPr="005E2966">
              <w:rPr>
                <w:sz w:val="24"/>
                <w:szCs w:val="24"/>
              </w:rPr>
              <w:t>Реконструкция КНС с заменой напорного коллектора 2018-2020гг.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17500</w:t>
            </w:r>
          </w:p>
        </w:tc>
        <w:tc>
          <w:tcPr>
            <w:tcW w:w="993"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r w:rsidRPr="005E2966">
              <w:rPr>
                <w:sz w:val="24"/>
                <w:szCs w:val="24"/>
              </w:rPr>
              <w:t>5834</w:t>
            </w:r>
          </w:p>
        </w:tc>
        <w:tc>
          <w:tcPr>
            <w:tcW w:w="992" w:type="dxa"/>
          </w:tcPr>
          <w:p w:rsidR="00804051" w:rsidRPr="005E2966" w:rsidRDefault="00804051" w:rsidP="005E2966">
            <w:pPr>
              <w:rPr>
                <w:sz w:val="24"/>
                <w:szCs w:val="24"/>
              </w:rPr>
            </w:pPr>
            <w:r w:rsidRPr="005E2966">
              <w:rPr>
                <w:sz w:val="24"/>
                <w:szCs w:val="24"/>
              </w:rPr>
              <w:t>5834</w:t>
            </w:r>
          </w:p>
        </w:tc>
        <w:tc>
          <w:tcPr>
            <w:tcW w:w="993" w:type="dxa"/>
          </w:tcPr>
          <w:p w:rsidR="00804051" w:rsidRPr="005E2966" w:rsidRDefault="00804051" w:rsidP="005E2966">
            <w:pPr>
              <w:rPr>
                <w:sz w:val="24"/>
                <w:szCs w:val="24"/>
              </w:rPr>
            </w:pPr>
            <w:r w:rsidRPr="005E2966">
              <w:rPr>
                <w:sz w:val="24"/>
                <w:szCs w:val="24"/>
              </w:rPr>
              <w:t>5834</w:t>
            </w:r>
          </w:p>
        </w:tc>
        <w:tc>
          <w:tcPr>
            <w:tcW w:w="3118" w:type="dxa"/>
          </w:tcPr>
          <w:p w:rsidR="00804051" w:rsidRPr="005E2966" w:rsidRDefault="00804051" w:rsidP="005E2966">
            <w:pPr>
              <w:rPr>
                <w:sz w:val="24"/>
                <w:szCs w:val="24"/>
              </w:rPr>
            </w:pPr>
            <w:r w:rsidRPr="005E2966">
              <w:rPr>
                <w:sz w:val="24"/>
                <w:szCs w:val="24"/>
              </w:rPr>
              <w:t>Увеличение канализованности г. Тетюши, повышение эффективности работы.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8</w:t>
            </w:r>
          </w:p>
        </w:tc>
        <w:tc>
          <w:tcPr>
            <w:tcW w:w="3403" w:type="dxa"/>
          </w:tcPr>
          <w:p w:rsidR="00804051" w:rsidRPr="005E2966" w:rsidRDefault="00804051" w:rsidP="005E2966">
            <w:pPr>
              <w:rPr>
                <w:sz w:val="24"/>
                <w:szCs w:val="24"/>
              </w:rPr>
            </w:pPr>
            <w:r w:rsidRPr="005E2966">
              <w:rPr>
                <w:sz w:val="24"/>
                <w:szCs w:val="24"/>
              </w:rPr>
              <w:t>Реконструкция инженерных сетей г. Тетюши 2016-2030 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18000</w:t>
            </w:r>
          </w:p>
        </w:tc>
        <w:tc>
          <w:tcPr>
            <w:tcW w:w="993" w:type="dxa"/>
          </w:tcPr>
          <w:p w:rsidR="00804051" w:rsidRPr="005E2966" w:rsidRDefault="00804051" w:rsidP="005E2966">
            <w:pPr>
              <w:rPr>
                <w:sz w:val="24"/>
                <w:szCs w:val="24"/>
              </w:rPr>
            </w:pPr>
            <w:r w:rsidRPr="005E2966">
              <w:rPr>
                <w:sz w:val="24"/>
                <w:szCs w:val="24"/>
              </w:rPr>
              <w:t>3600</w:t>
            </w:r>
          </w:p>
        </w:tc>
        <w:tc>
          <w:tcPr>
            <w:tcW w:w="992" w:type="dxa"/>
          </w:tcPr>
          <w:p w:rsidR="00804051" w:rsidRPr="005E2966" w:rsidRDefault="00804051" w:rsidP="005E2966">
            <w:pPr>
              <w:rPr>
                <w:sz w:val="24"/>
                <w:szCs w:val="24"/>
              </w:rPr>
            </w:pPr>
            <w:r w:rsidRPr="005E2966">
              <w:rPr>
                <w:sz w:val="24"/>
                <w:szCs w:val="24"/>
              </w:rPr>
              <w:t>3600</w:t>
            </w:r>
          </w:p>
        </w:tc>
        <w:tc>
          <w:tcPr>
            <w:tcW w:w="992" w:type="dxa"/>
          </w:tcPr>
          <w:p w:rsidR="00804051" w:rsidRPr="005E2966" w:rsidRDefault="00804051" w:rsidP="005E2966">
            <w:pPr>
              <w:rPr>
                <w:sz w:val="24"/>
                <w:szCs w:val="24"/>
              </w:rPr>
            </w:pPr>
            <w:r w:rsidRPr="005E2966">
              <w:rPr>
                <w:sz w:val="24"/>
                <w:szCs w:val="24"/>
              </w:rPr>
              <w:t>3600</w:t>
            </w:r>
          </w:p>
        </w:tc>
        <w:tc>
          <w:tcPr>
            <w:tcW w:w="992" w:type="dxa"/>
          </w:tcPr>
          <w:p w:rsidR="00804051" w:rsidRPr="005E2966" w:rsidRDefault="00804051" w:rsidP="005E2966">
            <w:pPr>
              <w:rPr>
                <w:sz w:val="24"/>
                <w:szCs w:val="24"/>
              </w:rPr>
            </w:pPr>
            <w:r w:rsidRPr="005E2966">
              <w:rPr>
                <w:sz w:val="24"/>
                <w:szCs w:val="24"/>
              </w:rPr>
              <w:t>3600</w:t>
            </w:r>
          </w:p>
        </w:tc>
        <w:tc>
          <w:tcPr>
            <w:tcW w:w="993" w:type="dxa"/>
          </w:tcPr>
          <w:p w:rsidR="00804051" w:rsidRPr="005E2966" w:rsidRDefault="00804051" w:rsidP="005E2966">
            <w:pPr>
              <w:rPr>
                <w:sz w:val="24"/>
                <w:szCs w:val="24"/>
              </w:rPr>
            </w:pPr>
            <w:r w:rsidRPr="005E2966">
              <w:rPr>
                <w:sz w:val="24"/>
                <w:szCs w:val="24"/>
              </w:rPr>
              <w:t>3600</w:t>
            </w:r>
          </w:p>
        </w:tc>
        <w:tc>
          <w:tcPr>
            <w:tcW w:w="3118" w:type="dxa"/>
          </w:tcPr>
          <w:p w:rsidR="00804051" w:rsidRPr="005E2966" w:rsidRDefault="00804051" w:rsidP="005E2966">
            <w:pPr>
              <w:jc w:val="both"/>
              <w:rPr>
                <w:sz w:val="24"/>
                <w:szCs w:val="24"/>
              </w:rPr>
            </w:pPr>
            <w:r w:rsidRPr="005E2966">
              <w:rPr>
                <w:sz w:val="24"/>
                <w:szCs w:val="24"/>
              </w:rPr>
              <w:t>Улучшение качества питьевой воды</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9</w:t>
            </w:r>
          </w:p>
        </w:tc>
        <w:tc>
          <w:tcPr>
            <w:tcW w:w="3403" w:type="dxa"/>
          </w:tcPr>
          <w:p w:rsidR="00804051" w:rsidRPr="005E2966" w:rsidRDefault="00804051" w:rsidP="005E2966">
            <w:pPr>
              <w:rPr>
                <w:sz w:val="24"/>
                <w:szCs w:val="24"/>
              </w:rPr>
            </w:pPr>
            <w:r w:rsidRPr="005E2966">
              <w:rPr>
                <w:sz w:val="24"/>
                <w:szCs w:val="24"/>
              </w:rPr>
              <w:t>Лицензирование скважин сельских поселений Тетюшского района 2016-2017гг</w:t>
            </w:r>
          </w:p>
        </w:tc>
        <w:tc>
          <w:tcPr>
            <w:tcW w:w="1560" w:type="dxa"/>
          </w:tcPr>
          <w:p w:rsidR="00804051" w:rsidRPr="005E2966" w:rsidRDefault="00804051" w:rsidP="005E2966">
            <w:pPr>
              <w:jc w:val="both"/>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rPr>
                <w:sz w:val="24"/>
                <w:szCs w:val="24"/>
              </w:rPr>
            </w:pPr>
            <w:r w:rsidRPr="005E2966">
              <w:rPr>
                <w:sz w:val="24"/>
                <w:szCs w:val="24"/>
              </w:rPr>
              <w:t>1980</w:t>
            </w:r>
          </w:p>
        </w:tc>
        <w:tc>
          <w:tcPr>
            <w:tcW w:w="993" w:type="dxa"/>
          </w:tcPr>
          <w:p w:rsidR="00804051" w:rsidRPr="005E2966" w:rsidRDefault="00804051" w:rsidP="005E2966">
            <w:pPr>
              <w:rPr>
                <w:sz w:val="24"/>
                <w:szCs w:val="24"/>
              </w:rPr>
            </w:pPr>
          </w:p>
        </w:tc>
        <w:tc>
          <w:tcPr>
            <w:tcW w:w="992" w:type="dxa"/>
          </w:tcPr>
          <w:p w:rsidR="00804051" w:rsidRPr="005E2966" w:rsidRDefault="00804051" w:rsidP="005E2966">
            <w:pPr>
              <w:rPr>
                <w:sz w:val="24"/>
                <w:szCs w:val="24"/>
              </w:rPr>
            </w:pPr>
            <w:r w:rsidRPr="005E2966">
              <w:rPr>
                <w:sz w:val="24"/>
                <w:szCs w:val="24"/>
              </w:rPr>
              <w:t>990</w:t>
            </w:r>
          </w:p>
        </w:tc>
        <w:tc>
          <w:tcPr>
            <w:tcW w:w="992" w:type="dxa"/>
          </w:tcPr>
          <w:p w:rsidR="00804051" w:rsidRPr="005E2966" w:rsidRDefault="00804051" w:rsidP="005E2966">
            <w:pPr>
              <w:rPr>
                <w:sz w:val="24"/>
                <w:szCs w:val="24"/>
              </w:rPr>
            </w:pPr>
            <w:r w:rsidRPr="005E2966">
              <w:rPr>
                <w:sz w:val="24"/>
                <w:szCs w:val="24"/>
              </w:rPr>
              <w:t>990</w:t>
            </w: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jc w:val="both"/>
              <w:rPr>
                <w:sz w:val="24"/>
                <w:szCs w:val="24"/>
              </w:rPr>
            </w:pPr>
            <w:r w:rsidRPr="005E2966">
              <w:rPr>
                <w:sz w:val="24"/>
                <w:szCs w:val="24"/>
              </w:rPr>
              <w:t>Обеспеченности населения питьевой водой.</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10</w:t>
            </w:r>
          </w:p>
        </w:tc>
        <w:tc>
          <w:tcPr>
            <w:tcW w:w="3403" w:type="dxa"/>
          </w:tcPr>
          <w:p w:rsidR="00804051" w:rsidRPr="005E2966" w:rsidRDefault="00804051" w:rsidP="005E2966">
            <w:pPr>
              <w:rPr>
                <w:sz w:val="24"/>
                <w:szCs w:val="24"/>
              </w:rPr>
            </w:pPr>
            <w:r w:rsidRPr="005E2966">
              <w:rPr>
                <w:sz w:val="24"/>
                <w:szCs w:val="24"/>
              </w:rPr>
              <w:t>Капремонт сетей водоснабжения в с. Большое Шемякино</w:t>
            </w:r>
          </w:p>
          <w:p w:rsidR="00804051" w:rsidRPr="005E2966" w:rsidRDefault="00804051" w:rsidP="005E2966">
            <w:pPr>
              <w:rPr>
                <w:sz w:val="24"/>
                <w:szCs w:val="24"/>
              </w:rPr>
            </w:pPr>
            <w:r w:rsidRPr="005E2966">
              <w:rPr>
                <w:sz w:val="24"/>
                <w:szCs w:val="24"/>
              </w:rPr>
              <w:t>2016-2017гг.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9500</w:t>
            </w:r>
          </w:p>
        </w:tc>
        <w:tc>
          <w:tcPr>
            <w:tcW w:w="993" w:type="dxa"/>
          </w:tcPr>
          <w:p w:rsidR="00804051" w:rsidRPr="005E2966" w:rsidRDefault="00804051" w:rsidP="005E2966">
            <w:pPr>
              <w:pStyle w:val="NoSpacing"/>
              <w:rPr>
                <w:sz w:val="24"/>
                <w:szCs w:val="24"/>
              </w:rPr>
            </w:pPr>
            <w:r w:rsidRPr="005E2966">
              <w:rPr>
                <w:sz w:val="24"/>
                <w:szCs w:val="24"/>
              </w:rPr>
              <w:t>6500</w:t>
            </w:r>
          </w:p>
        </w:tc>
        <w:tc>
          <w:tcPr>
            <w:tcW w:w="992" w:type="dxa"/>
          </w:tcPr>
          <w:p w:rsidR="00804051" w:rsidRPr="005E2966" w:rsidRDefault="00804051" w:rsidP="005E2966">
            <w:pPr>
              <w:pStyle w:val="NoSpacing"/>
              <w:rPr>
                <w:sz w:val="24"/>
                <w:szCs w:val="24"/>
              </w:rPr>
            </w:pPr>
            <w:r w:rsidRPr="005E2966">
              <w:rPr>
                <w:sz w:val="24"/>
                <w:szCs w:val="24"/>
              </w:rPr>
              <w:t>3000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jc w:val="both"/>
              <w:rPr>
                <w:sz w:val="24"/>
                <w:szCs w:val="24"/>
              </w:rPr>
            </w:pP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11</w:t>
            </w:r>
          </w:p>
        </w:tc>
        <w:tc>
          <w:tcPr>
            <w:tcW w:w="3403" w:type="dxa"/>
          </w:tcPr>
          <w:p w:rsidR="00804051" w:rsidRPr="005E2966" w:rsidRDefault="00804051" w:rsidP="005E2966">
            <w:pPr>
              <w:pStyle w:val="NoSpacing"/>
              <w:jc w:val="both"/>
              <w:rPr>
                <w:sz w:val="24"/>
                <w:szCs w:val="24"/>
              </w:rPr>
            </w:pPr>
            <w:r w:rsidRPr="005E2966">
              <w:rPr>
                <w:sz w:val="24"/>
                <w:szCs w:val="24"/>
              </w:rPr>
              <w:t>Водоснабжение с. Монастырское</w:t>
            </w:r>
          </w:p>
          <w:p w:rsidR="00804051" w:rsidRPr="005E2966" w:rsidRDefault="00804051" w:rsidP="005E2966">
            <w:pPr>
              <w:pStyle w:val="NoSpacing"/>
              <w:jc w:val="both"/>
              <w:rPr>
                <w:sz w:val="24"/>
                <w:szCs w:val="24"/>
              </w:rPr>
            </w:pPr>
            <w:r w:rsidRPr="005E2966">
              <w:rPr>
                <w:sz w:val="24"/>
                <w:szCs w:val="24"/>
              </w:rPr>
              <w:t>2016г.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r w:rsidRPr="005E2966">
              <w:rPr>
                <w:sz w:val="24"/>
                <w:szCs w:val="24"/>
              </w:rPr>
              <w:t>5000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jc w:val="both"/>
              <w:rPr>
                <w:sz w:val="24"/>
                <w:szCs w:val="24"/>
              </w:rPr>
            </w:pP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12</w:t>
            </w:r>
          </w:p>
        </w:tc>
        <w:tc>
          <w:tcPr>
            <w:tcW w:w="3403" w:type="dxa"/>
          </w:tcPr>
          <w:p w:rsidR="00804051" w:rsidRPr="005E2966" w:rsidRDefault="00804051" w:rsidP="005E2966">
            <w:pPr>
              <w:pStyle w:val="NoSpacing"/>
              <w:jc w:val="both"/>
              <w:rPr>
                <w:sz w:val="24"/>
                <w:szCs w:val="24"/>
              </w:rPr>
            </w:pPr>
            <w:r w:rsidRPr="005E2966">
              <w:rPr>
                <w:sz w:val="24"/>
                <w:szCs w:val="24"/>
              </w:rPr>
              <w:t>Капремонт сетей водоснабжения в с. М.Атряси,2017г.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6800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6800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13</w:t>
            </w:r>
          </w:p>
        </w:tc>
        <w:tc>
          <w:tcPr>
            <w:tcW w:w="3403" w:type="dxa"/>
          </w:tcPr>
          <w:p w:rsidR="00804051" w:rsidRPr="005E2966" w:rsidRDefault="00804051" w:rsidP="005E2966">
            <w:pPr>
              <w:pStyle w:val="NoSpacing"/>
              <w:jc w:val="both"/>
              <w:rPr>
                <w:sz w:val="24"/>
                <w:szCs w:val="24"/>
              </w:rPr>
            </w:pPr>
            <w:r w:rsidRPr="005E2966">
              <w:rPr>
                <w:sz w:val="24"/>
                <w:szCs w:val="24"/>
              </w:rPr>
              <w:t>Капремонт сетей водоснабжения в с. Байрашево</w:t>
            </w:r>
          </w:p>
          <w:p w:rsidR="00804051" w:rsidRPr="005E2966" w:rsidRDefault="00804051" w:rsidP="005E2966">
            <w:pPr>
              <w:pStyle w:val="NoSpacing"/>
              <w:jc w:val="both"/>
              <w:rPr>
                <w:sz w:val="24"/>
                <w:szCs w:val="24"/>
              </w:rPr>
            </w:pPr>
            <w:r w:rsidRPr="005E2966">
              <w:rPr>
                <w:sz w:val="24"/>
                <w:szCs w:val="24"/>
              </w:rPr>
              <w:t>2017г.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8900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8900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jc w:val="both"/>
              <w:rPr>
                <w:sz w:val="24"/>
                <w:szCs w:val="24"/>
              </w:rPr>
            </w:pPr>
          </w:p>
        </w:tc>
      </w:tr>
      <w:tr w:rsidR="00804051" w:rsidRPr="003D4965" w:rsidTr="00063F80">
        <w:tc>
          <w:tcPr>
            <w:tcW w:w="674" w:type="dxa"/>
            <w:gridSpan w:val="2"/>
          </w:tcPr>
          <w:p w:rsidR="00804051" w:rsidRPr="005E2966" w:rsidRDefault="00804051" w:rsidP="005E2966">
            <w:pPr>
              <w:jc w:val="both"/>
              <w:rPr>
                <w:sz w:val="24"/>
                <w:szCs w:val="24"/>
              </w:rPr>
            </w:pPr>
            <w:r w:rsidRPr="005E2966">
              <w:rPr>
                <w:sz w:val="24"/>
                <w:szCs w:val="24"/>
              </w:rPr>
              <w:t>14</w:t>
            </w:r>
          </w:p>
        </w:tc>
        <w:tc>
          <w:tcPr>
            <w:tcW w:w="3403" w:type="dxa"/>
          </w:tcPr>
          <w:p w:rsidR="00804051" w:rsidRPr="005E2966" w:rsidRDefault="00804051" w:rsidP="005E2966">
            <w:pPr>
              <w:pStyle w:val="NoSpacing"/>
              <w:jc w:val="both"/>
              <w:rPr>
                <w:sz w:val="24"/>
                <w:szCs w:val="24"/>
              </w:rPr>
            </w:pPr>
            <w:r w:rsidRPr="005E2966">
              <w:rPr>
                <w:sz w:val="24"/>
                <w:szCs w:val="24"/>
              </w:rPr>
              <w:t>Капремонт сетей водоснабжения в с. Иоково</w:t>
            </w:r>
          </w:p>
          <w:p w:rsidR="00804051" w:rsidRPr="005E2966" w:rsidRDefault="00804051" w:rsidP="005E2966">
            <w:pPr>
              <w:pStyle w:val="NoSpacing"/>
              <w:jc w:val="both"/>
              <w:rPr>
                <w:sz w:val="24"/>
                <w:szCs w:val="24"/>
              </w:rPr>
            </w:pPr>
            <w:r w:rsidRPr="005E2966">
              <w:rPr>
                <w:sz w:val="24"/>
                <w:szCs w:val="24"/>
              </w:rPr>
              <w:t>2018г.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7200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7200</w:t>
            </w: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jc w:val="both"/>
              <w:rPr>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15</w:t>
            </w:r>
          </w:p>
        </w:tc>
        <w:tc>
          <w:tcPr>
            <w:tcW w:w="3403" w:type="dxa"/>
          </w:tcPr>
          <w:p w:rsidR="00804051" w:rsidRPr="005E2966" w:rsidRDefault="00804051" w:rsidP="005E2966">
            <w:pPr>
              <w:pStyle w:val="NoSpacing"/>
              <w:ind w:left="23"/>
              <w:rPr>
                <w:sz w:val="24"/>
                <w:szCs w:val="24"/>
              </w:rPr>
            </w:pPr>
            <w:r w:rsidRPr="005E2966">
              <w:rPr>
                <w:sz w:val="24"/>
                <w:szCs w:val="24"/>
              </w:rPr>
              <w:t>Строительство станции очистки воды</w:t>
            </w:r>
          </w:p>
          <w:p w:rsidR="00804051" w:rsidRPr="005E2966" w:rsidRDefault="00804051" w:rsidP="005E2966">
            <w:pPr>
              <w:pStyle w:val="NoSpacing"/>
              <w:ind w:left="23"/>
              <w:rPr>
                <w:sz w:val="24"/>
                <w:szCs w:val="24"/>
              </w:rPr>
            </w:pPr>
            <w:r w:rsidRPr="005E2966">
              <w:rPr>
                <w:sz w:val="24"/>
                <w:szCs w:val="24"/>
              </w:rPr>
              <w:t>Реконструкция сетей водоснабжения с. Йоков,  Планируется в 2018 году</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5000</w:t>
            </w: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16</w:t>
            </w:r>
          </w:p>
        </w:tc>
        <w:tc>
          <w:tcPr>
            <w:tcW w:w="3403" w:type="dxa"/>
          </w:tcPr>
          <w:p w:rsidR="00804051" w:rsidRPr="005E2966" w:rsidRDefault="00804051" w:rsidP="005E2966">
            <w:pPr>
              <w:pStyle w:val="NoSpacing"/>
              <w:ind w:left="23"/>
              <w:rPr>
                <w:sz w:val="24"/>
                <w:szCs w:val="24"/>
              </w:rPr>
            </w:pPr>
            <w:r w:rsidRPr="005E2966">
              <w:rPr>
                <w:sz w:val="24"/>
                <w:szCs w:val="24"/>
              </w:rPr>
              <w:t>Строительство станции очистки воды</w:t>
            </w:r>
          </w:p>
          <w:p w:rsidR="00804051" w:rsidRPr="005E2966" w:rsidRDefault="00804051" w:rsidP="005E2966">
            <w:pPr>
              <w:pStyle w:val="NoSpacing"/>
              <w:ind w:left="23"/>
              <w:rPr>
                <w:sz w:val="24"/>
                <w:szCs w:val="24"/>
              </w:rPr>
            </w:pPr>
            <w:r w:rsidRPr="005E2966">
              <w:rPr>
                <w:sz w:val="24"/>
                <w:szCs w:val="24"/>
              </w:rPr>
              <w:t>Реконструкция сетей водоснабжения с. Чув. Чикилдым                      Планируется в 2018 году</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5000</w:t>
            </w: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17</w:t>
            </w:r>
          </w:p>
        </w:tc>
        <w:tc>
          <w:tcPr>
            <w:tcW w:w="3403" w:type="dxa"/>
          </w:tcPr>
          <w:p w:rsidR="00804051" w:rsidRPr="005E2966" w:rsidRDefault="00804051" w:rsidP="005E2966">
            <w:pPr>
              <w:pStyle w:val="NoSpacing"/>
              <w:ind w:left="23"/>
              <w:rPr>
                <w:sz w:val="24"/>
                <w:szCs w:val="24"/>
              </w:rPr>
            </w:pPr>
            <w:r w:rsidRPr="005E2966">
              <w:rPr>
                <w:sz w:val="24"/>
                <w:szCs w:val="24"/>
              </w:rPr>
              <w:t>Строительство станции очистки воды Реконструкция сетей водоснабжения с. Вожжи                      Планируется в 2018 году</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5000</w:t>
            </w: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18</w:t>
            </w:r>
          </w:p>
        </w:tc>
        <w:tc>
          <w:tcPr>
            <w:tcW w:w="3403" w:type="dxa"/>
          </w:tcPr>
          <w:p w:rsidR="00804051" w:rsidRPr="005E2966" w:rsidRDefault="00804051" w:rsidP="005E2966">
            <w:pPr>
              <w:pStyle w:val="NoSpacing"/>
              <w:ind w:left="23"/>
              <w:rPr>
                <w:sz w:val="24"/>
                <w:szCs w:val="24"/>
              </w:rPr>
            </w:pPr>
            <w:r w:rsidRPr="005E2966">
              <w:rPr>
                <w:sz w:val="24"/>
                <w:szCs w:val="24"/>
              </w:rPr>
              <w:t>Строительство станции очистки воды Реконструкция сетей водоснабжения с. Киртели                 Планируется в 2019 году</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19</w:t>
            </w:r>
          </w:p>
        </w:tc>
        <w:tc>
          <w:tcPr>
            <w:tcW w:w="3403" w:type="dxa"/>
          </w:tcPr>
          <w:p w:rsidR="00804051" w:rsidRPr="005E2966" w:rsidRDefault="00804051" w:rsidP="005E2966">
            <w:pPr>
              <w:pStyle w:val="NoSpacing"/>
              <w:ind w:left="23"/>
              <w:rPr>
                <w:sz w:val="24"/>
                <w:szCs w:val="24"/>
              </w:rPr>
            </w:pPr>
            <w:r w:rsidRPr="005E2966">
              <w:rPr>
                <w:sz w:val="24"/>
                <w:szCs w:val="24"/>
              </w:rPr>
              <w:t>Строительство станции очистки воды Реконструкция сетей водоснабжения с. Кошки Ново-Тимбаево</w:t>
            </w:r>
          </w:p>
          <w:p w:rsidR="00804051" w:rsidRPr="005E2966" w:rsidRDefault="00804051" w:rsidP="005E2966">
            <w:pPr>
              <w:pStyle w:val="NoSpacing"/>
              <w:ind w:left="23"/>
              <w:rPr>
                <w:sz w:val="24"/>
                <w:szCs w:val="24"/>
              </w:rPr>
            </w:pPr>
            <w:r w:rsidRPr="005E2966">
              <w:rPr>
                <w:sz w:val="24"/>
                <w:szCs w:val="24"/>
              </w:rPr>
              <w:t>Планируется в 2019 году</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20</w:t>
            </w:r>
          </w:p>
        </w:tc>
        <w:tc>
          <w:tcPr>
            <w:tcW w:w="3403" w:type="dxa"/>
          </w:tcPr>
          <w:p w:rsidR="00804051" w:rsidRPr="005E2966" w:rsidRDefault="00804051" w:rsidP="005E2966">
            <w:pPr>
              <w:pStyle w:val="NoSpacing"/>
              <w:ind w:left="23"/>
              <w:rPr>
                <w:sz w:val="24"/>
                <w:szCs w:val="24"/>
              </w:rPr>
            </w:pPr>
            <w:r w:rsidRPr="005E2966">
              <w:rPr>
                <w:sz w:val="24"/>
                <w:szCs w:val="24"/>
              </w:rPr>
              <w:t>Строительство станции очистки воды Реконструкция сетей водоснабжения с. Беденьга                    Планируется в 2019 году</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r w:rsidRPr="005E2966">
              <w:rPr>
                <w:sz w:val="24"/>
                <w:szCs w:val="24"/>
              </w:rPr>
              <w:t>5000</w:t>
            </w: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21</w:t>
            </w:r>
          </w:p>
        </w:tc>
        <w:tc>
          <w:tcPr>
            <w:tcW w:w="3403" w:type="dxa"/>
          </w:tcPr>
          <w:p w:rsidR="00804051" w:rsidRPr="005E2966" w:rsidRDefault="00804051" w:rsidP="005E2966">
            <w:pPr>
              <w:pStyle w:val="NoSpacing"/>
              <w:ind w:left="23"/>
              <w:rPr>
                <w:sz w:val="24"/>
                <w:szCs w:val="24"/>
              </w:rPr>
            </w:pPr>
            <w:r w:rsidRPr="005E2966">
              <w:rPr>
                <w:sz w:val="24"/>
                <w:szCs w:val="24"/>
              </w:rPr>
              <w:t>Подготовка проекта ЗСО  г.Тетюши</w:t>
            </w:r>
          </w:p>
          <w:p w:rsidR="00804051" w:rsidRPr="005E2966" w:rsidRDefault="00804051" w:rsidP="005E2966">
            <w:pPr>
              <w:pStyle w:val="NoSpacing"/>
              <w:ind w:left="23"/>
              <w:rPr>
                <w:sz w:val="24"/>
                <w:szCs w:val="24"/>
              </w:rPr>
            </w:pPr>
            <w:r w:rsidRPr="005E2966">
              <w:rPr>
                <w:sz w:val="24"/>
                <w:szCs w:val="24"/>
              </w:rPr>
              <w:t>Планируется в 2017 году</w:t>
            </w:r>
          </w:p>
        </w:tc>
        <w:tc>
          <w:tcPr>
            <w:tcW w:w="1560" w:type="dxa"/>
          </w:tcPr>
          <w:p w:rsidR="00804051" w:rsidRPr="005E2966" w:rsidRDefault="00804051" w:rsidP="005E2966">
            <w:pPr>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pStyle w:val="NoSpacing"/>
              <w:rPr>
                <w:sz w:val="24"/>
                <w:szCs w:val="24"/>
              </w:rPr>
            </w:pPr>
            <w:r w:rsidRPr="005E2966">
              <w:rPr>
                <w:sz w:val="24"/>
                <w:szCs w:val="24"/>
              </w:rPr>
              <w:t>70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70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22</w:t>
            </w:r>
          </w:p>
        </w:tc>
        <w:tc>
          <w:tcPr>
            <w:tcW w:w="3403" w:type="dxa"/>
          </w:tcPr>
          <w:p w:rsidR="00804051" w:rsidRPr="005E2966" w:rsidRDefault="00804051" w:rsidP="005E2966">
            <w:pPr>
              <w:pStyle w:val="NoSpacing"/>
              <w:ind w:left="23"/>
              <w:rPr>
                <w:sz w:val="24"/>
                <w:szCs w:val="24"/>
              </w:rPr>
            </w:pPr>
            <w:r w:rsidRPr="005E2966">
              <w:rPr>
                <w:sz w:val="24"/>
                <w:szCs w:val="24"/>
              </w:rPr>
              <w:t>Подготовка проекта ЗСО    с. Кляшево</w:t>
            </w:r>
          </w:p>
          <w:p w:rsidR="00804051" w:rsidRPr="005E2966" w:rsidRDefault="00804051" w:rsidP="005E2966">
            <w:pPr>
              <w:pStyle w:val="NoSpacing"/>
              <w:ind w:left="23"/>
              <w:rPr>
                <w:sz w:val="24"/>
                <w:szCs w:val="24"/>
              </w:rPr>
            </w:pPr>
            <w:r w:rsidRPr="005E2966">
              <w:rPr>
                <w:sz w:val="24"/>
                <w:szCs w:val="24"/>
              </w:rPr>
              <w:t>Планируется в 2017 году</w:t>
            </w:r>
          </w:p>
        </w:tc>
        <w:tc>
          <w:tcPr>
            <w:tcW w:w="1560" w:type="dxa"/>
          </w:tcPr>
          <w:p w:rsidR="00804051" w:rsidRPr="005E2966" w:rsidRDefault="00804051" w:rsidP="005E2966">
            <w:pPr>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pStyle w:val="NoSpacing"/>
              <w:rPr>
                <w:sz w:val="24"/>
                <w:szCs w:val="24"/>
              </w:rPr>
            </w:pPr>
            <w:r w:rsidRPr="005E2966">
              <w:rPr>
                <w:sz w:val="24"/>
                <w:szCs w:val="24"/>
              </w:rPr>
              <w:t>70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70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p>
          <w:p w:rsidR="00804051" w:rsidRPr="005E2966" w:rsidRDefault="00804051" w:rsidP="005E2966">
            <w:pPr>
              <w:jc w:val="both"/>
              <w:rPr>
                <w:sz w:val="24"/>
                <w:szCs w:val="24"/>
              </w:rPr>
            </w:pPr>
            <w:r w:rsidRPr="005E2966">
              <w:rPr>
                <w:sz w:val="24"/>
                <w:szCs w:val="24"/>
              </w:rPr>
              <w:t>23</w:t>
            </w:r>
          </w:p>
        </w:tc>
        <w:tc>
          <w:tcPr>
            <w:tcW w:w="3403" w:type="dxa"/>
          </w:tcPr>
          <w:p w:rsidR="00804051" w:rsidRPr="005E2966" w:rsidRDefault="00804051" w:rsidP="005E2966">
            <w:pPr>
              <w:pStyle w:val="NoSpacing"/>
              <w:rPr>
                <w:sz w:val="24"/>
                <w:szCs w:val="24"/>
              </w:rPr>
            </w:pPr>
          </w:p>
          <w:p w:rsidR="00804051" w:rsidRPr="005E2966" w:rsidRDefault="00804051" w:rsidP="005E2966">
            <w:pPr>
              <w:pStyle w:val="NoSpacing"/>
              <w:ind w:left="23"/>
              <w:rPr>
                <w:sz w:val="24"/>
                <w:szCs w:val="24"/>
              </w:rPr>
            </w:pPr>
            <w:r w:rsidRPr="005E2966">
              <w:rPr>
                <w:sz w:val="24"/>
                <w:szCs w:val="24"/>
              </w:rPr>
              <w:t>Подготовка проекта ЗСО  с.Тоншерма</w:t>
            </w:r>
          </w:p>
          <w:p w:rsidR="00804051" w:rsidRPr="005E2966" w:rsidRDefault="00804051" w:rsidP="005E2966">
            <w:pPr>
              <w:pStyle w:val="NoSpacing"/>
              <w:ind w:left="23"/>
              <w:rPr>
                <w:sz w:val="24"/>
                <w:szCs w:val="24"/>
              </w:rPr>
            </w:pPr>
            <w:r w:rsidRPr="005E2966">
              <w:rPr>
                <w:sz w:val="24"/>
                <w:szCs w:val="24"/>
              </w:rPr>
              <w:t xml:space="preserve"> Планируется в 2017 году</w:t>
            </w:r>
          </w:p>
        </w:tc>
        <w:tc>
          <w:tcPr>
            <w:tcW w:w="1560" w:type="dxa"/>
          </w:tcPr>
          <w:p w:rsidR="00804051" w:rsidRPr="005E2966" w:rsidRDefault="00804051" w:rsidP="005E2966">
            <w:pPr>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pStyle w:val="NoSpacing"/>
              <w:rPr>
                <w:sz w:val="24"/>
                <w:szCs w:val="24"/>
              </w:rPr>
            </w:pPr>
          </w:p>
          <w:p w:rsidR="00804051" w:rsidRPr="005E2966" w:rsidRDefault="00804051" w:rsidP="005E2966">
            <w:pPr>
              <w:pStyle w:val="NoSpacing"/>
              <w:rPr>
                <w:sz w:val="24"/>
                <w:szCs w:val="24"/>
              </w:rPr>
            </w:pPr>
            <w:r w:rsidRPr="005E2966">
              <w:rPr>
                <w:sz w:val="24"/>
                <w:szCs w:val="24"/>
              </w:rPr>
              <w:t>70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p w:rsidR="00804051" w:rsidRPr="005E2966" w:rsidRDefault="00804051" w:rsidP="005E2966">
            <w:pPr>
              <w:pStyle w:val="NoSpacing"/>
              <w:rPr>
                <w:sz w:val="24"/>
                <w:szCs w:val="24"/>
              </w:rPr>
            </w:pPr>
            <w:r w:rsidRPr="005E2966">
              <w:rPr>
                <w:sz w:val="24"/>
                <w:szCs w:val="24"/>
              </w:rPr>
              <w:t>70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p>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24</w:t>
            </w:r>
          </w:p>
        </w:tc>
        <w:tc>
          <w:tcPr>
            <w:tcW w:w="3403" w:type="dxa"/>
          </w:tcPr>
          <w:p w:rsidR="00804051" w:rsidRPr="005E2966" w:rsidRDefault="00804051" w:rsidP="005E2966">
            <w:pPr>
              <w:pStyle w:val="NoSpacing"/>
              <w:ind w:left="23"/>
              <w:rPr>
                <w:sz w:val="24"/>
                <w:szCs w:val="24"/>
              </w:rPr>
            </w:pPr>
            <w:r w:rsidRPr="005E2966">
              <w:rPr>
                <w:sz w:val="24"/>
                <w:szCs w:val="24"/>
              </w:rPr>
              <w:t xml:space="preserve">Подготовка проекта ЗСО     </w:t>
            </w:r>
          </w:p>
          <w:p w:rsidR="00804051" w:rsidRPr="005E2966" w:rsidRDefault="00804051" w:rsidP="005E2966">
            <w:pPr>
              <w:pStyle w:val="NoSpacing"/>
              <w:ind w:left="23"/>
              <w:rPr>
                <w:sz w:val="24"/>
                <w:szCs w:val="24"/>
              </w:rPr>
            </w:pPr>
            <w:r w:rsidRPr="005E2966">
              <w:rPr>
                <w:sz w:val="24"/>
                <w:szCs w:val="24"/>
              </w:rPr>
              <w:t xml:space="preserve">с. Алекина Поляна      </w:t>
            </w:r>
          </w:p>
          <w:p w:rsidR="00804051" w:rsidRPr="005E2966" w:rsidRDefault="00804051" w:rsidP="005E2966">
            <w:pPr>
              <w:pStyle w:val="NoSpacing"/>
              <w:ind w:left="23"/>
              <w:rPr>
                <w:sz w:val="24"/>
                <w:szCs w:val="24"/>
              </w:rPr>
            </w:pPr>
            <w:r w:rsidRPr="005E2966">
              <w:rPr>
                <w:sz w:val="24"/>
                <w:szCs w:val="24"/>
              </w:rPr>
              <w:t>Планируется в 2017 году</w:t>
            </w:r>
          </w:p>
        </w:tc>
        <w:tc>
          <w:tcPr>
            <w:tcW w:w="1560" w:type="dxa"/>
          </w:tcPr>
          <w:p w:rsidR="00804051" w:rsidRPr="005E2966" w:rsidRDefault="00804051" w:rsidP="005E2966">
            <w:pPr>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pStyle w:val="NoSpacing"/>
              <w:rPr>
                <w:sz w:val="24"/>
                <w:szCs w:val="24"/>
              </w:rPr>
            </w:pPr>
            <w:r w:rsidRPr="005E2966">
              <w:rPr>
                <w:sz w:val="24"/>
                <w:szCs w:val="24"/>
              </w:rPr>
              <w:t>70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70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25</w:t>
            </w:r>
          </w:p>
        </w:tc>
        <w:tc>
          <w:tcPr>
            <w:tcW w:w="3403" w:type="dxa"/>
          </w:tcPr>
          <w:p w:rsidR="00804051" w:rsidRPr="005E2966" w:rsidRDefault="00804051" w:rsidP="005E2966">
            <w:pPr>
              <w:pStyle w:val="NoSpacing"/>
              <w:ind w:left="23"/>
              <w:rPr>
                <w:sz w:val="24"/>
                <w:szCs w:val="24"/>
              </w:rPr>
            </w:pPr>
            <w:r w:rsidRPr="005E2966">
              <w:rPr>
                <w:sz w:val="24"/>
                <w:szCs w:val="24"/>
              </w:rPr>
              <w:t xml:space="preserve">Подготовка проекта ЗСО      </w:t>
            </w:r>
          </w:p>
          <w:p w:rsidR="00804051" w:rsidRPr="005E2966" w:rsidRDefault="00804051" w:rsidP="005E2966">
            <w:pPr>
              <w:pStyle w:val="NoSpacing"/>
              <w:ind w:left="23"/>
              <w:rPr>
                <w:sz w:val="24"/>
                <w:szCs w:val="24"/>
              </w:rPr>
            </w:pPr>
            <w:r w:rsidRPr="005E2966">
              <w:rPr>
                <w:sz w:val="24"/>
                <w:szCs w:val="24"/>
              </w:rPr>
              <w:t>с. Большая Турма</w:t>
            </w:r>
          </w:p>
          <w:p w:rsidR="00804051" w:rsidRPr="005E2966" w:rsidRDefault="00804051" w:rsidP="005E2966">
            <w:pPr>
              <w:pStyle w:val="NoSpacing"/>
              <w:ind w:left="23"/>
              <w:rPr>
                <w:sz w:val="24"/>
                <w:szCs w:val="24"/>
              </w:rPr>
            </w:pPr>
            <w:r w:rsidRPr="005E2966">
              <w:rPr>
                <w:sz w:val="24"/>
                <w:szCs w:val="24"/>
              </w:rPr>
              <w:t>Планируется в 2017  году</w:t>
            </w:r>
          </w:p>
        </w:tc>
        <w:tc>
          <w:tcPr>
            <w:tcW w:w="1560" w:type="dxa"/>
          </w:tcPr>
          <w:p w:rsidR="00804051" w:rsidRPr="005E2966" w:rsidRDefault="00804051" w:rsidP="005E2966">
            <w:pPr>
              <w:rPr>
                <w:sz w:val="24"/>
                <w:szCs w:val="24"/>
              </w:rPr>
            </w:pPr>
            <w:r w:rsidRPr="005E2966">
              <w:rPr>
                <w:sz w:val="24"/>
                <w:szCs w:val="24"/>
              </w:rPr>
              <w:t>Бюджет муниципальных образований сельских поселений</w:t>
            </w:r>
          </w:p>
        </w:tc>
        <w:tc>
          <w:tcPr>
            <w:tcW w:w="1275" w:type="dxa"/>
          </w:tcPr>
          <w:p w:rsidR="00804051" w:rsidRPr="005E2966" w:rsidRDefault="00804051" w:rsidP="005E2966">
            <w:pPr>
              <w:pStyle w:val="NoSpacing"/>
              <w:rPr>
                <w:sz w:val="24"/>
                <w:szCs w:val="24"/>
              </w:rPr>
            </w:pPr>
            <w:r w:rsidRPr="005E2966">
              <w:rPr>
                <w:sz w:val="24"/>
                <w:szCs w:val="24"/>
              </w:rPr>
              <w:t>70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70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Улучшение качества воды, обеспечение стабильного водоснабжения</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26</w:t>
            </w:r>
          </w:p>
        </w:tc>
        <w:tc>
          <w:tcPr>
            <w:tcW w:w="3403" w:type="dxa"/>
          </w:tcPr>
          <w:p w:rsidR="00804051" w:rsidRPr="005E2966" w:rsidRDefault="00804051" w:rsidP="005E2966">
            <w:pPr>
              <w:rPr>
                <w:color w:val="000000"/>
                <w:sz w:val="24"/>
                <w:szCs w:val="24"/>
              </w:rPr>
            </w:pPr>
            <w:r w:rsidRPr="005E2966">
              <w:rPr>
                <w:color w:val="000000"/>
                <w:sz w:val="24"/>
                <w:szCs w:val="24"/>
              </w:rPr>
              <w:t>Благоустройство центрального пруда, в г.Тетюши</w:t>
            </w:r>
          </w:p>
          <w:p w:rsidR="00804051" w:rsidRPr="005E2966" w:rsidRDefault="00804051" w:rsidP="005E2966">
            <w:pPr>
              <w:pStyle w:val="NoSpacing"/>
              <w:ind w:left="23"/>
              <w:rPr>
                <w:sz w:val="24"/>
                <w:szCs w:val="24"/>
              </w:rPr>
            </w:pPr>
            <w:r w:rsidRPr="005E2966">
              <w:rPr>
                <w:sz w:val="24"/>
                <w:szCs w:val="24"/>
              </w:rPr>
              <w:t>2017-2019гг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50000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16667</w:t>
            </w:r>
          </w:p>
        </w:tc>
        <w:tc>
          <w:tcPr>
            <w:tcW w:w="992" w:type="dxa"/>
          </w:tcPr>
          <w:p w:rsidR="00804051" w:rsidRPr="005E2966" w:rsidRDefault="00804051" w:rsidP="005E2966">
            <w:pPr>
              <w:pStyle w:val="NoSpacing"/>
              <w:rPr>
                <w:sz w:val="24"/>
                <w:szCs w:val="24"/>
              </w:rPr>
            </w:pPr>
            <w:r w:rsidRPr="005E2966">
              <w:rPr>
                <w:sz w:val="24"/>
                <w:szCs w:val="24"/>
              </w:rPr>
              <w:t>16666</w:t>
            </w:r>
          </w:p>
        </w:tc>
        <w:tc>
          <w:tcPr>
            <w:tcW w:w="992" w:type="dxa"/>
          </w:tcPr>
          <w:p w:rsidR="00804051" w:rsidRPr="005E2966" w:rsidRDefault="00804051" w:rsidP="005E2966">
            <w:pPr>
              <w:rPr>
                <w:sz w:val="24"/>
                <w:szCs w:val="24"/>
              </w:rPr>
            </w:pPr>
            <w:r w:rsidRPr="005E2966">
              <w:rPr>
                <w:sz w:val="24"/>
                <w:szCs w:val="24"/>
              </w:rPr>
              <w:t>16666</w:t>
            </w: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очистка, укрепление берегов, благоустройство, озеленение, кап.ремонт моста</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27</w:t>
            </w:r>
          </w:p>
        </w:tc>
        <w:tc>
          <w:tcPr>
            <w:tcW w:w="3403" w:type="dxa"/>
          </w:tcPr>
          <w:p w:rsidR="00804051" w:rsidRPr="005E2966" w:rsidRDefault="00804051" w:rsidP="005E2966">
            <w:pPr>
              <w:rPr>
                <w:color w:val="000000"/>
                <w:sz w:val="24"/>
                <w:szCs w:val="24"/>
              </w:rPr>
            </w:pPr>
            <w:r w:rsidRPr="005E2966">
              <w:rPr>
                <w:color w:val="000000"/>
                <w:sz w:val="24"/>
                <w:szCs w:val="24"/>
              </w:rPr>
              <w:t>Благоустройство пруда  в г.Тетюши (Людоговка)</w:t>
            </w:r>
          </w:p>
          <w:p w:rsidR="00804051" w:rsidRPr="005E2966" w:rsidRDefault="00804051" w:rsidP="005E2966">
            <w:pPr>
              <w:rPr>
                <w:color w:val="000000"/>
                <w:sz w:val="24"/>
                <w:szCs w:val="24"/>
              </w:rPr>
            </w:pPr>
            <w:r w:rsidRPr="005E2966">
              <w:rPr>
                <w:color w:val="000000"/>
                <w:sz w:val="24"/>
                <w:szCs w:val="24"/>
              </w:rPr>
              <w:t xml:space="preserve"> 2018-2020гг</w:t>
            </w:r>
          </w:p>
          <w:p w:rsidR="00804051" w:rsidRPr="005E2966" w:rsidRDefault="00804051" w:rsidP="005E2966">
            <w:pPr>
              <w:pStyle w:val="NoSpacing"/>
              <w:ind w:left="23"/>
              <w:rPr>
                <w:sz w:val="24"/>
                <w:szCs w:val="24"/>
              </w:rPr>
            </w:pP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35000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11667</w:t>
            </w:r>
          </w:p>
        </w:tc>
        <w:tc>
          <w:tcPr>
            <w:tcW w:w="992" w:type="dxa"/>
          </w:tcPr>
          <w:p w:rsidR="00804051" w:rsidRPr="005E2966" w:rsidRDefault="00804051" w:rsidP="005E2966">
            <w:pPr>
              <w:rPr>
                <w:sz w:val="24"/>
                <w:szCs w:val="24"/>
              </w:rPr>
            </w:pPr>
            <w:r w:rsidRPr="005E2966">
              <w:rPr>
                <w:sz w:val="24"/>
                <w:szCs w:val="24"/>
              </w:rPr>
              <w:t>11666</w:t>
            </w:r>
          </w:p>
        </w:tc>
        <w:tc>
          <w:tcPr>
            <w:tcW w:w="993" w:type="dxa"/>
          </w:tcPr>
          <w:p w:rsidR="00804051" w:rsidRPr="005E2966" w:rsidRDefault="00804051" w:rsidP="005E2966">
            <w:pPr>
              <w:rPr>
                <w:sz w:val="24"/>
                <w:szCs w:val="24"/>
              </w:rPr>
            </w:pPr>
            <w:r w:rsidRPr="005E2966">
              <w:rPr>
                <w:sz w:val="24"/>
                <w:szCs w:val="24"/>
              </w:rPr>
              <w:t>11666</w:t>
            </w:r>
          </w:p>
        </w:tc>
        <w:tc>
          <w:tcPr>
            <w:tcW w:w="3118" w:type="dxa"/>
          </w:tcPr>
          <w:p w:rsidR="00804051" w:rsidRPr="005E2966" w:rsidRDefault="00804051" w:rsidP="005E2966">
            <w:pPr>
              <w:rPr>
                <w:color w:val="000000"/>
                <w:sz w:val="24"/>
                <w:szCs w:val="24"/>
              </w:rPr>
            </w:pPr>
            <w:r w:rsidRPr="005E2966">
              <w:rPr>
                <w:color w:val="000000"/>
                <w:sz w:val="24"/>
                <w:szCs w:val="24"/>
              </w:rPr>
              <w:t>очистка, укрепление берегов, благоустройство, озеленение, кап.ремонт моста</w:t>
            </w:r>
          </w:p>
          <w:p w:rsidR="00804051" w:rsidRPr="005E2966" w:rsidRDefault="00804051" w:rsidP="005E2966">
            <w:pPr>
              <w:rPr>
                <w:color w:val="000000"/>
                <w:sz w:val="24"/>
                <w:szCs w:val="24"/>
              </w:rPr>
            </w:pPr>
          </w:p>
        </w:tc>
      </w:tr>
      <w:tr w:rsidR="00804051" w:rsidRPr="003D4965" w:rsidTr="00893766">
        <w:tc>
          <w:tcPr>
            <w:tcW w:w="674" w:type="dxa"/>
            <w:gridSpan w:val="2"/>
          </w:tcPr>
          <w:p w:rsidR="00804051" w:rsidRPr="005E2966" w:rsidRDefault="00804051" w:rsidP="005E2966">
            <w:pPr>
              <w:jc w:val="both"/>
              <w:rPr>
                <w:sz w:val="24"/>
                <w:szCs w:val="24"/>
              </w:rPr>
            </w:pPr>
            <w:r w:rsidRPr="005E2966">
              <w:rPr>
                <w:sz w:val="24"/>
                <w:szCs w:val="24"/>
              </w:rPr>
              <w:t>28</w:t>
            </w:r>
          </w:p>
        </w:tc>
        <w:tc>
          <w:tcPr>
            <w:tcW w:w="3403" w:type="dxa"/>
          </w:tcPr>
          <w:p w:rsidR="00804051" w:rsidRPr="005E2966" w:rsidRDefault="00804051" w:rsidP="005E2966">
            <w:pPr>
              <w:rPr>
                <w:color w:val="000000"/>
                <w:sz w:val="24"/>
                <w:szCs w:val="24"/>
              </w:rPr>
            </w:pPr>
            <w:r w:rsidRPr="005E2966">
              <w:rPr>
                <w:color w:val="000000"/>
                <w:sz w:val="24"/>
                <w:szCs w:val="24"/>
              </w:rPr>
              <w:t>Благоустройство пруда  в г.Тетюши (Питомник)</w:t>
            </w:r>
          </w:p>
          <w:p w:rsidR="00804051" w:rsidRPr="005E2966" w:rsidRDefault="00804051" w:rsidP="005E2966">
            <w:pPr>
              <w:pStyle w:val="NoSpacing"/>
              <w:ind w:left="23"/>
              <w:rPr>
                <w:sz w:val="24"/>
                <w:szCs w:val="24"/>
              </w:rPr>
            </w:pPr>
            <w:r w:rsidRPr="005E2966">
              <w:rPr>
                <w:sz w:val="24"/>
                <w:szCs w:val="24"/>
              </w:rPr>
              <w:t>2018-2020 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75000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25000</w:t>
            </w:r>
          </w:p>
        </w:tc>
        <w:tc>
          <w:tcPr>
            <w:tcW w:w="992" w:type="dxa"/>
          </w:tcPr>
          <w:p w:rsidR="00804051" w:rsidRPr="005E2966" w:rsidRDefault="00804051" w:rsidP="005E2966">
            <w:pPr>
              <w:rPr>
                <w:sz w:val="24"/>
                <w:szCs w:val="24"/>
              </w:rPr>
            </w:pPr>
            <w:r w:rsidRPr="005E2966">
              <w:rPr>
                <w:sz w:val="24"/>
                <w:szCs w:val="24"/>
              </w:rPr>
              <w:t>25000</w:t>
            </w:r>
          </w:p>
        </w:tc>
        <w:tc>
          <w:tcPr>
            <w:tcW w:w="993" w:type="dxa"/>
          </w:tcPr>
          <w:p w:rsidR="00804051" w:rsidRPr="005E2966" w:rsidRDefault="00804051" w:rsidP="005E2966">
            <w:pPr>
              <w:rPr>
                <w:sz w:val="24"/>
                <w:szCs w:val="24"/>
              </w:rPr>
            </w:pPr>
            <w:r w:rsidRPr="005E2966">
              <w:rPr>
                <w:sz w:val="24"/>
                <w:szCs w:val="24"/>
              </w:rPr>
              <w:t>25000</w:t>
            </w:r>
          </w:p>
        </w:tc>
        <w:tc>
          <w:tcPr>
            <w:tcW w:w="3118" w:type="dxa"/>
          </w:tcPr>
          <w:p w:rsidR="00804051" w:rsidRPr="005E2966" w:rsidRDefault="00804051" w:rsidP="005E2966">
            <w:pPr>
              <w:rPr>
                <w:color w:val="000000"/>
                <w:sz w:val="24"/>
                <w:szCs w:val="24"/>
              </w:rPr>
            </w:pPr>
            <w:r w:rsidRPr="005E2966">
              <w:rPr>
                <w:color w:val="000000"/>
                <w:sz w:val="24"/>
                <w:szCs w:val="24"/>
              </w:rPr>
              <w:t>очистка, укрепление берегов, благоустройство, озеленение, кап.ремонт моста</w:t>
            </w:r>
          </w:p>
          <w:p w:rsidR="00804051" w:rsidRPr="005E2966" w:rsidRDefault="00804051" w:rsidP="005E2966">
            <w:pPr>
              <w:rPr>
                <w:color w:val="000000"/>
                <w:sz w:val="24"/>
                <w:szCs w:val="24"/>
              </w:rPr>
            </w:pPr>
          </w:p>
        </w:tc>
      </w:tr>
      <w:tr w:rsidR="00804051" w:rsidRPr="003D4965" w:rsidTr="00893766">
        <w:trPr>
          <w:gridBefore w:val="1"/>
        </w:trPr>
        <w:tc>
          <w:tcPr>
            <w:tcW w:w="674" w:type="dxa"/>
          </w:tcPr>
          <w:p w:rsidR="00804051" w:rsidRPr="005E2966" w:rsidRDefault="00804051" w:rsidP="005E2966">
            <w:pPr>
              <w:jc w:val="both"/>
              <w:rPr>
                <w:sz w:val="24"/>
                <w:szCs w:val="24"/>
              </w:rPr>
            </w:pPr>
            <w:r w:rsidRPr="005E2966">
              <w:rPr>
                <w:sz w:val="24"/>
                <w:szCs w:val="24"/>
              </w:rPr>
              <w:t>29</w:t>
            </w:r>
          </w:p>
        </w:tc>
        <w:tc>
          <w:tcPr>
            <w:tcW w:w="3403" w:type="dxa"/>
          </w:tcPr>
          <w:p w:rsidR="00804051" w:rsidRPr="005E2966" w:rsidRDefault="00804051" w:rsidP="005E2966">
            <w:pPr>
              <w:rPr>
                <w:color w:val="000000"/>
                <w:sz w:val="24"/>
                <w:szCs w:val="24"/>
              </w:rPr>
            </w:pPr>
            <w:r w:rsidRPr="005E2966">
              <w:rPr>
                <w:color w:val="000000"/>
                <w:sz w:val="24"/>
                <w:szCs w:val="24"/>
              </w:rPr>
              <w:t>Благоустройство родников в г.Тетюши и населенных пунктах района – 60шт.</w:t>
            </w:r>
          </w:p>
          <w:p w:rsidR="00804051" w:rsidRPr="005E2966" w:rsidRDefault="00804051" w:rsidP="005E2966">
            <w:pPr>
              <w:pStyle w:val="NoSpacing"/>
              <w:ind w:left="23"/>
              <w:rPr>
                <w:sz w:val="24"/>
                <w:szCs w:val="24"/>
              </w:rPr>
            </w:pPr>
            <w:r w:rsidRPr="005E2966">
              <w:rPr>
                <w:sz w:val="24"/>
                <w:szCs w:val="24"/>
              </w:rPr>
              <w:t>2017-2020гг.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15000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3750</w:t>
            </w:r>
          </w:p>
        </w:tc>
        <w:tc>
          <w:tcPr>
            <w:tcW w:w="992" w:type="dxa"/>
          </w:tcPr>
          <w:p w:rsidR="00804051" w:rsidRPr="005E2966" w:rsidRDefault="00804051" w:rsidP="005E2966">
            <w:pPr>
              <w:pStyle w:val="NoSpacing"/>
              <w:rPr>
                <w:sz w:val="24"/>
                <w:szCs w:val="24"/>
              </w:rPr>
            </w:pPr>
            <w:r w:rsidRPr="005E2966">
              <w:rPr>
                <w:sz w:val="24"/>
                <w:szCs w:val="24"/>
              </w:rPr>
              <w:t>3750</w:t>
            </w:r>
          </w:p>
        </w:tc>
        <w:tc>
          <w:tcPr>
            <w:tcW w:w="992" w:type="dxa"/>
          </w:tcPr>
          <w:p w:rsidR="00804051" w:rsidRPr="005E2966" w:rsidRDefault="00804051" w:rsidP="005E2966">
            <w:pPr>
              <w:rPr>
                <w:sz w:val="24"/>
                <w:szCs w:val="24"/>
              </w:rPr>
            </w:pPr>
            <w:r w:rsidRPr="005E2966">
              <w:rPr>
                <w:sz w:val="24"/>
                <w:szCs w:val="24"/>
              </w:rPr>
              <w:t>3750</w:t>
            </w:r>
          </w:p>
        </w:tc>
        <w:tc>
          <w:tcPr>
            <w:tcW w:w="993" w:type="dxa"/>
          </w:tcPr>
          <w:p w:rsidR="00804051" w:rsidRPr="005E2966" w:rsidRDefault="00804051" w:rsidP="005E2966">
            <w:pPr>
              <w:rPr>
                <w:sz w:val="24"/>
                <w:szCs w:val="24"/>
              </w:rPr>
            </w:pPr>
            <w:r w:rsidRPr="005E2966">
              <w:rPr>
                <w:sz w:val="24"/>
                <w:szCs w:val="24"/>
              </w:rPr>
              <w:t>3750</w:t>
            </w:r>
          </w:p>
        </w:tc>
        <w:tc>
          <w:tcPr>
            <w:tcW w:w="3118" w:type="dxa"/>
          </w:tcPr>
          <w:p w:rsidR="00804051" w:rsidRPr="005E2966" w:rsidRDefault="00804051" w:rsidP="005E2966">
            <w:pPr>
              <w:rPr>
                <w:color w:val="000000"/>
                <w:sz w:val="24"/>
                <w:szCs w:val="24"/>
              </w:rPr>
            </w:pPr>
            <w:r w:rsidRPr="005E2966">
              <w:rPr>
                <w:color w:val="000000"/>
                <w:sz w:val="24"/>
                <w:szCs w:val="24"/>
              </w:rPr>
              <w:t>строительство беседки, строительство лестницы, установка скамеек и урн</w:t>
            </w:r>
          </w:p>
          <w:p w:rsidR="00804051" w:rsidRPr="005E2966" w:rsidRDefault="00804051" w:rsidP="005E2966">
            <w:pPr>
              <w:rPr>
                <w:color w:val="000000"/>
                <w:sz w:val="24"/>
                <w:szCs w:val="24"/>
              </w:rPr>
            </w:pPr>
          </w:p>
        </w:tc>
      </w:tr>
      <w:tr w:rsidR="00804051" w:rsidRPr="003D4965" w:rsidTr="00893766">
        <w:trPr>
          <w:gridBefore w:val="1"/>
        </w:trPr>
        <w:tc>
          <w:tcPr>
            <w:tcW w:w="674" w:type="dxa"/>
          </w:tcPr>
          <w:p w:rsidR="00804051" w:rsidRPr="005E2966" w:rsidRDefault="00804051" w:rsidP="005E2966">
            <w:pPr>
              <w:jc w:val="both"/>
              <w:rPr>
                <w:sz w:val="24"/>
                <w:szCs w:val="24"/>
              </w:rPr>
            </w:pPr>
            <w:r w:rsidRPr="005E2966">
              <w:rPr>
                <w:sz w:val="24"/>
                <w:szCs w:val="24"/>
              </w:rPr>
              <w:t>30</w:t>
            </w:r>
          </w:p>
        </w:tc>
        <w:tc>
          <w:tcPr>
            <w:tcW w:w="3403" w:type="dxa"/>
          </w:tcPr>
          <w:p w:rsidR="00804051" w:rsidRPr="005E2966" w:rsidRDefault="00804051" w:rsidP="005E2966">
            <w:pPr>
              <w:rPr>
                <w:color w:val="000000"/>
                <w:sz w:val="24"/>
                <w:szCs w:val="24"/>
              </w:rPr>
            </w:pPr>
            <w:r w:rsidRPr="005E2966">
              <w:rPr>
                <w:color w:val="000000"/>
                <w:sz w:val="24"/>
                <w:szCs w:val="24"/>
              </w:rPr>
              <w:t>Капитальный ремонт плотины у с. Малые Атряси</w:t>
            </w:r>
          </w:p>
          <w:p w:rsidR="00804051" w:rsidRPr="005E2966" w:rsidRDefault="00804051" w:rsidP="005E2966">
            <w:pPr>
              <w:pStyle w:val="NoSpacing"/>
              <w:ind w:left="23"/>
              <w:rPr>
                <w:sz w:val="24"/>
                <w:szCs w:val="24"/>
              </w:rPr>
            </w:pPr>
            <w:r w:rsidRPr="005E2966">
              <w:rPr>
                <w:sz w:val="24"/>
                <w:szCs w:val="24"/>
              </w:rPr>
              <w:t>2016-2017гг.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r w:rsidRPr="005E2966">
              <w:rPr>
                <w:sz w:val="24"/>
                <w:szCs w:val="24"/>
              </w:rPr>
              <w:t>2500</w:t>
            </w:r>
          </w:p>
        </w:tc>
        <w:tc>
          <w:tcPr>
            <w:tcW w:w="992" w:type="dxa"/>
          </w:tcPr>
          <w:p w:rsidR="00804051" w:rsidRPr="005E2966" w:rsidRDefault="00804051" w:rsidP="005E2966">
            <w:pPr>
              <w:pStyle w:val="NoSpacing"/>
              <w:rPr>
                <w:sz w:val="24"/>
                <w:szCs w:val="24"/>
              </w:rPr>
            </w:pPr>
            <w:r w:rsidRPr="005E2966">
              <w:rPr>
                <w:sz w:val="24"/>
                <w:szCs w:val="24"/>
              </w:rPr>
              <w:t>2500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для орошения сельхозугодий</w:t>
            </w:r>
          </w:p>
          <w:p w:rsidR="00804051" w:rsidRPr="005E2966" w:rsidRDefault="00804051" w:rsidP="005E2966">
            <w:pPr>
              <w:rPr>
                <w:color w:val="000000"/>
                <w:sz w:val="24"/>
                <w:szCs w:val="24"/>
              </w:rPr>
            </w:pPr>
          </w:p>
        </w:tc>
      </w:tr>
      <w:tr w:rsidR="00804051" w:rsidRPr="003D4965" w:rsidTr="00893766">
        <w:trPr>
          <w:gridBefore w:val="1"/>
        </w:trPr>
        <w:tc>
          <w:tcPr>
            <w:tcW w:w="674" w:type="dxa"/>
          </w:tcPr>
          <w:p w:rsidR="00804051" w:rsidRPr="005E2966" w:rsidRDefault="00804051" w:rsidP="005E2966">
            <w:pPr>
              <w:jc w:val="both"/>
              <w:rPr>
                <w:sz w:val="24"/>
                <w:szCs w:val="24"/>
              </w:rPr>
            </w:pPr>
            <w:r w:rsidRPr="005E2966">
              <w:rPr>
                <w:sz w:val="24"/>
                <w:szCs w:val="24"/>
              </w:rPr>
              <w:t>31</w:t>
            </w:r>
          </w:p>
        </w:tc>
        <w:tc>
          <w:tcPr>
            <w:tcW w:w="3403" w:type="dxa"/>
          </w:tcPr>
          <w:p w:rsidR="00804051" w:rsidRPr="005E2966" w:rsidRDefault="00804051" w:rsidP="005E2966">
            <w:pPr>
              <w:rPr>
                <w:color w:val="000000"/>
                <w:sz w:val="24"/>
                <w:szCs w:val="24"/>
              </w:rPr>
            </w:pPr>
            <w:r w:rsidRPr="005E2966">
              <w:rPr>
                <w:color w:val="000000"/>
                <w:sz w:val="24"/>
                <w:szCs w:val="24"/>
              </w:rPr>
              <w:t>Береговая прибрежная зона в с. Пролей-Каша</w:t>
            </w:r>
          </w:p>
          <w:p w:rsidR="00804051" w:rsidRPr="005E2966" w:rsidRDefault="00804051" w:rsidP="005E2966">
            <w:pPr>
              <w:pStyle w:val="NoSpacing"/>
              <w:ind w:left="23"/>
              <w:rPr>
                <w:sz w:val="24"/>
                <w:szCs w:val="24"/>
              </w:rPr>
            </w:pPr>
            <w:r w:rsidRPr="005E2966">
              <w:rPr>
                <w:sz w:val="24"/>
                <w:szCs w:val="24"/>
              </w:rPr>
              <w:t>2017гг.</w:t>
            </w:r>
          </w:p>
        </w:tc>
        <w:tc>
          <w:tcPr>
            <w:tcW w:w="1560" w:type="dxa"/>
          </w:tcPr>
          <w:p w:rsidR="00804051" w:rsidRPr="005E2966" w:rsidRDefault="00804051" w:rsidP="005E2966">
            <w:pPr>
              <w:jc w:val="both"/>
              <w:rPr>
                <w:sz w:val="24"/>
                <w:szCs w:val="24"/>
              </w:rPr>
            </w:pPr>
            <w:r w:rsidRPr="005E2966">
              <w:rPr>
                <w:sz w:val="24"/>
                <w:szCs w:val="24"/>
              </w:rPr>
              <w:t>Бюджет РТ</w:t>
            </w:r>
          </w:p>
        </w:tc>
        <w:tc>
          <w:tcPr>
            <w:tcW w:w="1275" w:type="dxa"/>
          </w:tcPr>
          <w:p w:rsidR="00804051" w:rsidRPr="005E2966" w:rsidRDefault="00804051" w:rsidP="005E2966">
            <w:pPr>
              <w:pStyle w:val="NoSpacing"/>
              <w:rPr>
                <w:sz w:val="24"/>
                <w:szCs w:val="24"/>
              </w:rPr>
            </w:pPr>
            <w:r w:rsidRPr="005E2966">
              <w:rPr>
                <w:sz w:val="24"/>
                <w:szCs w:val="24"/>
              </w:rPr>
              <w:t>5000</w:t>
            </w:r>
          </w:p>
        </w:tc>
        <w:tc>
          <w:tcPr>
            <w:tcW w:w="993" w:type="dxa"/>
          </w:tcPr>
          <w:p w:rsidR="00804051" w:rsidRPr="005E2966" w:rsidRDefault="00804051" w:rsidP="005E2966">
            <w:pPr>
              <w:pStyle w:val="NoSpacing"/>
              <w:rPr>
                <w:sz w:val="24"/>
                <w:szCs w:val="24"/>
              </w:rPr>
            </w:pPr>
          </w:p>
        </w:tc>
        <w:tc>
          <w:tcPr>
            <w:tcW w:w="992" w:type="dxa"/>
          </w:tcPr>
          <w:p w:rsidR="00804051" w:rsidRPr="005E2966" w:rsidRDefault="00804051" w:rsidP="005E2966">
            <w:pPr>
              <w:pStyle w:val="NoSpacing"/>
              <w:rPr>
                <w:sz w:val="24"/>
                <w:szCs w:val="24"/>
              </w:rPr>
            </w:pPr>
            <w:r w:rsidRPr="005E2966">
              <w:rPr>
                <w:sz w:val="24"/>
                <w:szCs w:val="24"/>
              </w:rPr>
              <w:t>50000</w:t>
            </w:r>
          </w:p>
        </w:tc>
        <w:tc>
          <w:tcPr>
            <w:tcW w:w="992" w:type="dxa"/>
          </w:tcPr>
          <w:p w:rsidR="00804051" w:rsidRPr="005E2966" w:rsidRDefault="00804051" w:rsidP="005E2966">
            <w:pPr>
              <w:pStyle w:val="NoSpacing"/>
              <w:rPr>
                <w:sz w:val="24"/>
                <w:szCs w:val="24"/>
              </w:rPr>
            </w:pPr>
          </w:p>
        </w:tc>
        <w:tc>
          <w:tcPr>
            <w:tcW w:w="992" w:type="dxa"/>
          </w:tcPr>
          <w:p w:rsidR="00804051" w:rsidRPr="005E2966" w:rsidRDefault="00804051" w:rsidP="005E2966">
            <w:pPr>
              <w:rPr>
                <w:sz w:val="24"/>
                <w:szCs w:val="24"/>
              </w:rPr>
            </w:pPr>
          </w:p>
        </w:tc>
        <w:tc>
          <w:tcPr>
            <w:tcW w:w="993" w:type="dxa"/>
          </w:tcPr>
          <w:p w:rsidR="00804051" w:rsidRPr="005E2966" w:rsidRDefault="00804051" w:rsidP="005E2966">
            <w:pPr>
              <w:rPr>
                <w:sz w:val="24"/>
                <w:szCs w:val="24"/>
              </w:rPr>
            </w:pPr>
          </w:p>
        </w:tc>
        <w:tc>
          <w:tcPr>
            <w:tcW w:w="3118" w:type="dxa"/>
          </w:tcPr>
          <w:p w:rsidR="00804051" w:rsidRPr="005E2966" w:rsidRDefault="00804051" w:rsidP="005E2966">
            <w:pPr>
              <w:rPr>
                <w:color w:val="000000"/>
                <w:sz w:val="24"/>
                <w:szCs w:val="24"/>
              </w:rPr>
            </w:pPr>
            <w:r w:rsidRPr="005E2966">
              <w:rPr>
                <w:color w:val="000000"/>
                <w:sz w:val="24"/>
                <w:szCs w:val="24"/>
              </w:rPr>
              <w:t>очистка береговой зоны, благоустройство, создание пляжной зоны</w:t>
            </w:r>
          </w:p>
          <w:p w:rsidR="00804051" w:rsidRPr="005E2966" w:rsidRDefault="00804051" w:rsidP="005E2966">
            <w:pPr>
              <w:rPr>
                <w:color w:val="000000"/>
                <w:sz w:val="24"/>
                <w:szCs w:val="24"/>
              </w:rPr>
            </w:pPr>
          </w:p>
        </w:tc>
      </w:tr>
      <w:tr w:rsidR="00804051" w:rsidRPr="003D4965" w:rsidTr="00893766">
        <w:trPr>
          <w:gridBefore w:val="1"/>
        </w:trPr>
        <w:tc>
          <w:tcPr>
            <w:tcW w:w="674" w:type="dxa"/>
          </w:tcPr>
          <w:p w:rsidR="00804051" w:rsidRPr="005E2966" w:rsidRDefault="00804051" w:rsidP="005E2966">
            <w:pPr>
              <w:jc w:val="center"/>
              <w:rPr>
                <w:b/>
                <w:sz w:val="24"/>
                <w:szCs w:val="24"/>
              </w:rPr>
            </w:pPr>
          </w:p>
        </w:tc>
        <w:tc>
          <w:tcPr>
            <w:tcW w:w="3403" w:type="dxa"/>
          </w:tcPr>
          <w:p w:rsidR="00804051" w:rsidRPr="005E2966" w:rsidRDefault="00804051" w:rsidP="005E2966">
            <w:pPr>
              <w:jc w:val="center"/>
              <w:rPr>
                <w:b/>
                <w:sz w:val="24"/>
                <w:szCs w:val="24"/>
              </w:rPr>
            </w:pPr>
            <w:r w:rsidRPr="005E2966">
              <w:rPr>
                <w:b/>
                <w:sz w:val="24"/>
                <w:szCs w:val="24"/>
              </w:rPr>
              <w:t>ИТОГО:</w:t>
            </w:r>
          </w:p>
        </w:tc>
        <w:tc>
          <w:tcPr>
            <w:tcW w:w="1560" w:type="dxa"/>
          </w:tcPr>
          <w:p w:rsidR="00804051" w:rsidRPr="005E2966" w:rsidRDefault="00804051" w:rsidP="005E2966">
            <w:pPr>
              <w:jc w:val="center"/>
              <w:rPr>
                <w:b/>
                <w:sz w:val="24"/>
                <w:szCs w:val="24"/>
              </w:rPr>
            </w:pPr>
          </w:p>
        </w:tc>
        <w:tc>
          <w:tcPr>
            <w:tcW w:w="1275" w:type="dxa"/>
          </w:tcPr>
          <w:p w:rsidR="00804051" w:rsidRPr="005E2966" w:rsidRDefault="00804051" w:rsidP="005E2966">
            <w:pPr>
              <w:jc w:val="center"/>
              <w:rPr>
                <w:b/>
                <w:bCs/>
                <w:sz w:val="24"/>
                <w:szCs w:val="24"/>
              </w:rPr>
            </w:pPr>
            <w:r w:rsidRPr="005E2966">
              <w:rPr>
                <w:b/>
                <w:bCs/>
                <w:sz w:val="24"/>
                <w:szCs w:val="24"/>
              </w:rPr>
              <w:t>578010</w:t>
            </w:r>
          </w:p>
        </w:tc>
        <w:tc>
          <w:tcPr>
            <w:tcW w:w="993" w:type="dxa"/>
            <w:vAlign w:val="bottom"/>
          </w:tcPr>
          <w:p w:rsidR="00804051" w:rsidRPr="005E2966" w:rsidRDefault="00804051" w:rsidP="005E2966">
            <w:pPr>
              <w:jc w:val="right"/>
              <w:rPr>
                <w:b/>
                <w:color w:val="000000"/>
                <w:sz w:val="24"/>
                <w:szCs w:val="24"/>
              </w:rPr>
            </w:pPr>
            <w:r w:rsidRPr="005E2966">
              <w:rPr>
                <w:b/>
                <w:color w:val="000000"/>
                <w:sz w:val="24"/>
                <w:szCs w:val="24"/>
              </w:rPr>
              <w:t>29900</w:t>
            </w:r>
          </w:p>
        </w:tc>
        <w:tc>
          <w:tcPr>
            <w:tcW w:w="992" w:type="dxa"/>
            <w:vAlign w:val="bottom"/>
          </w:tcPr>
          <w:p w:rsidR="00804051" w:rsidRPr="005E2966" w:rsidRDefault="00804051" w:rsidP="005E2966">
            <w:pPr>
              <w:jc w:val="right"/>
              <w:rPr>
                <w:b/>
                <w:color w:val="000000"/>
                <w:sz w:val="24"/>
                <w:szCs w:val="24"/>
              </w:rPr>
            </w:pPr>
            <w:r w:rsidRPr="005E2966">
              <w:rPr>
                <w:b/>
                <w:color w:val="000000"/>
                <w:sz w:val="24"/>
                <w:szCs w:val="24"/>
              </w:rPr>
              <w:t>125907</w:t>
            </w:r>
          </w:p>
        </w:tc>
        <w:tc>
          <w:tcPr>
            <w:tcW w:w="992" w:type="dxa"/>
            <w:vAlign w:val="bottom"/>
          </w:tcPr>
          <w:p w:rsidR="00804051" w:rsidRPr="005E2966" w:rsidRDefault="00804051" w:rsidP="005E2966">
            <w:pPr>
              <w:jc w:val="right"/>
              <w:rPr>
                <w:b/>
                <w:color w:val="000000"/>
                <w:sz w:val="24"/>
                <w:szCs w:val="24"/>
              </w:rPr>
            </w:pPr>
            <w:r w:rsidRPr="005E2966">
              <w:rPr>
                <w:b/>
                <w:color w:val="000000"/>
                <w:sz w:val="24"/>
                <w:szCs w:val="24"/>
              </w:rPr>
              <w:t>118137</w:t>
            </w:r>
          </w:p>
        </w:tc>
        <w:tc>
          <w:tcPr>
            <w:tcW w:w="992" w:type="dxa"/>
            <w:vAlign w:val="bottom"/>
          </w:tcPr>
          <w:p w:rsidR="00804051" w:rsidRPr="005E2966" w:rsidRDefault="00804051" w:rsidP="005E2966">
            <w:pPr>
              <w:jc w:val="right"/>
              <w:rPr>
                <w:b/>
                <w:color w:val="000000"/>
                <w:sz w:val="24"/>
                <w:szCs w:val="24"/>
              </w:rPr>
            </w:pPr>
            <w:r w:rsidRPr="005E2966">
              <w:rPr>
                <w:b/>
                <w:color w:val="000000"/>
                <w:sz w:val="24"/>
                <w:szCs w:val="24"/>
              </w:rPr>
              <w:t>157866</w:t>
            </w:r>
          </w:p>
        </w:tc>
        <w:tc>
          <w:tcPr>
            <w:tcW w:w="993" w:type="dxa"/>
            <w:vAlign w:val="bottom"/>
          </w:tcPr>
          <w:p w:rsidR="00804051" w:rsidRPr="005E2966" w:rsidRDefault="00804051" w:rsidP="005E2966">
            <w:pPr>
              <w:jc w:val="right"/>
              <w:rPr>
                <w:b/>
                <w:color w:val="000000"/>
                <w:sz w:val="24"/>
                <w:szCs w:val="24"/>
              </w:rPr>
            </w:pPr>
            <w:r w:rsidRPr="005E2966">
              <w:rPr>
                <w:b/>
                <w:color w:val="000000"/>
                <w:sz w:val="24"/>
                <w:szCs w:val="24"/>
              </w:rPr>
              <w:t>146200</w:t>
            </w:r>
          </w:p>
        </w:tc>
        <w:tc>
          <w:tcPr>
            <w:tcW w:w="3118" w:type="dxa"/>
          </w:tcPr>
          <w:p w:rsidR="00804051" w:rsidRPr="005E2966" w:rsidRDefault="00804051" w:rsidP="005E2966">
            <w:pPr>
              <w:jc w:val="center"/>
              <w:rPr>
                <w:b/>
                <w:sz w:val="24"/>
                <w:szCs w:val="24"/>
              </w:rPr>
            </w:pPr>
          </w:p>
        </w:tc>
      </w:tr>
      <w:tr w:rsidR="00804051" w:rsidRPr="003D4965" w:rsidTr="00063F80">
        <w:trPr>
          <w:gridBefore w:val="1"/>
        </w:trPr>
        <w:tc>
          <w:tcPr>
            <w:tcW w:w="14992" w:type="dxa"/>
            <w:gridSpan w:val="10"/>
          </w:tcPr>
          <w:p w:rsidR="00804051" w:rsidRPr="003D4965" w:rsidRDefault="00804051" w:rsidP="00063F80">
            <w:pPr>
              <w:jc w:val="center"/>
              <w:rPr>
                <w:b/>
                <w:sz w:val="24"/>
                <w:szCs w:val="24"/>
              </w:rPr>
            </w:pPr>
            <w:r w:rsidRPr="003D4965">
              <w:rPr>
                <w:b/>
                <w:sz w:val="24"/>
                <w:szCs w:val="24"/>
              </w:rPr>
              <w:t>ПРОЧИЕ  ОБЪЕКТЫ</w:t>
            </w:r>
          </w:p>
        </w:tc>
      </w:tr>
      <w:tr w:rsidR="00804051" w:rsidRPr="003D4965" w:rsidTr="00063F80">
        <w:trPr>
          <w:gridBefore w:val="1"/>
        </w:trPr>
        <w:tc>
          <w:tcPr>
            <w:tcW w:w="674" w:type="dxa"/>
          </w:tcPr>
          <w:p w:rsidR="00804051" w:rsidRPr="003D4965" w:rsidRDefault="00804051" w:rsidP="00063F80">
            <w:pPr>
              <w:jc w:val="both"/>
              <w:rPr>
                <w:sz w:val="24"/>
                <w:szCs w:val="24"/>
              </w:rPr>
            </w:pPr>
            <w:r w:rsidRPr="003D4965">
              <w:rPr>
                <w:sz w:val="24"/>
                <w:szCs w:val="24"/>
              </w:rPr>
              <w:t>1.</w:t>
            </w:r>
          </w:p>
        </w:tc>
        <w:tc>
          <w:tcPr>
            <w:tcW w:w="3403" w:type="dxa"/>
          </w:tcPr>
          <w:p w:rsidR="00804051" w:rsidRPr="003D4965" w:rsidRDefault="00804051" w:rsidP="00566E1B">
            <w:pPr>
              <w:rPr>
                <w:sz w:val="24"/>
                <w:szCs w:val="24"/>
              </w:rPr>
            </w:pPr>
            <w:r w:rsidRPr="003D4965">
              <w:rPr>
                <w:sz w:val="24"/>
                <w:szCs w:val="24"/>
              </w:rPr>
              <w:t>Строительство берегоукрепительных защитных сооружений от оползневых процессов в г.Тетюши, ед.</w:t>
            </w:r>
          </w:p>
          <w:p w:rsidR="00804051" w:rsidRPr="003D4965" w:rsidRDefault="00804051" w:rsidP="00566E1B">
            <w:pPr>
              <w:rPr>
                <w:sz w:val="24"/>
                <w:szCs w:val="24"/>
              </w:rPr>
            </w:pPr>
            <w:r w:rsidRPr="003D4965">
              <w:rPr>
                <w:sz w:val="24"/>
                <w:szCs w:val="24"/>
              </w:rPr>
              <w:t>2017-2020 гг.</w:t>
            </w:r>
          </w:p>
        </w:tc>
        <w:tc>
          <w:tcPr>
            <w:tcW w:w="1560" w:type="dxa"/>
          </w:tcPr>
          <w:p w:rsidR="00804051" w:rsidRPr="003D4965" w:rsidRDefault="00804051" w:rsidP="00063F80">
            <w:pPr>
              <w:jc w:val="both"/>
              <w:rPr>
                <w:sz w:val="24"/>
                <w:szCs w:val="24"/>
              </w:rPr>
            </w:pPr>
            <w:r w:rsidRPr="003D4965">
              <w:rPr>
                <w:sz w:val="24"/>
                <w:szCs w:val="24"/>
              </w:rPr>
              <w:t>Бюджет РТ</w:t>
            </w:r>
          </w:p>
        </w:tc>
        <w:tc>
          <w:tcPr>
            <w:tcW w:w="1275" w:type="dxa"/>
          </w:tcPr>
          <w:p w:rsidR="00804051" w:rsidRPr="003D4965" w:rsidRDefault="00804051" w:rsidP="00063F80">
            <w:pPr>
              <w:jc w:val="both"/>
              <w:rPr>
                <w:sz w:val="24"/>
                <w:szCs w:val="24"/>
              </w:rPr>
            </w:pPr>
            <w:r w:rsidRPr="003D4965">
              <w:rPr>
                <w:sz w:val="24"/>
                <w:szCs w:val="24"/>
              </w:rPr>
              <w:t>452000</w:t>
            </w:r>
          </w:p>
        </w:tc>
        <w:tc>
          <w:tcPr>
            <w:tcW w:w="993" w:type="dxa"/>
          </w:tcPr>
          <w:p w:rsidR="00804051" w:rsidRPr="003D4965" w:rsidRDefault="00804051" w:rsidP="00063F80">
            <w:pPr>
              <w:jc w:val="both"/>
              <w:rPr>
                <w:sz w:val="24"/>
                <w:szCs w:val="24"/>
              </w:rPr>
            </w:pPr>
          </w:p>
        </w:tc>
        <w:tc>
          <w:tcPr>
            <w:tcW w:w="992" w:type="dxa"/>
          </w:tcPr>
          <w:p w:rsidR="00804051" w:rsidRPr="003D4965" w:rsidRDefault="00804051" w:rsidP="00063F80">
            <w:pPr>
              <w:jc w:val="both"/>
              <w:rPr>
                <w:sz w:val="24"/>
                <w:szCs w:val="24"/>
              </w:rPr>
            </w:pPr>
            <w:r w:rsidRPr="003D4965">
              <w:rPr>
                <w:sz w:val="24"/>
                <w:szCs w:val="24"/>
              </w:rPr>
              <w:t>2000</w:t>
            </w:r>
          </w:p>
        </w:tc>
        <w:tc>
          <w:tcPr>
            <w:tcW w:w="992" w:type="dxa"/>
          </w:tcPr>
          <w:p w:rsidR="00804051" w:rsidRPr="003D4965" w:rsidRDefault="00804051" w:rsidP="00063F80">
            <w:pPr>
              <w:jc w:val="both"/>
              <w:rPr>
                <w:sz w:val="24"/>
                <w:szCs w:val="24"/>
              </w:rPr>
            </w:pPr>
            <w:r w:rsidRPr="003D4965">
              <w:rPr>
                <w:sz w:val="24"/>
                <w:szCs w:val="24"/>
              </w:rPr>
              <w:t>150000</w:t>
            </w:r>
          </w:p>
        </w:tc>
        <w:tc>
          <w:tcPr>
            <w:tcW w:w="992" w:type="dxa"/>
          </w:tcPr>
          <w:p w:rsidR="00804051" w:rsidRPr="003D4965" w:rsidRDefault="00804051" w:rsidP="00063F80">
            <w:pPr>
              <w:jc w:val="both"/>
              <w:rPr>
                <w:sz w:val="24"/>
                <w:szCs w:val="24"/>
              </w:rPr>
            </w:pPr>
            <w:r w:rsidRPr="003D4965">
              <w:rPr>
                <w:sz w:val="24"/>
                <w:szCs w:val="24"/>
              </w:rPr>
              <w:t>150000</w:t>
            </w:r>
          </w:p>
        </w:tc>
        <w:tc>
          <w:tcPr>
            <w:tcW w:w="993" w:type="dxa"/>
          </w:tcPr>
          <w:p w:rsidR="00804051" w:rsidRPr="003D4965" w:rsidRDefault="00804051" w:rsidP="00063F80">
            <w:pPr>
              <w:jc w:val="both"/>
              <w:rPr>
                <w:sz w:val="24"/>
                <w:szCs w:val="24"/>
              </w:rPr>
            </w:pPr>
            <w:r w:rsidRPr="003D4965">
              <w:rPr>
                <w:sz w:val="24"/>
                <w:szCs w:val="24"/>
              </w:rPr>
              <w:t>150000</w:t>
            </w:r>
          </w:p>
        </w:tc>
        <w:tc>
          <w:tcPr>
            <w:tcW w:w="3118" w:type="dxa"/>
          </w:tcPr>
          <w:p w:rsidR="00804051" w:rsidRPr="003D4965" w:rsidRDefault="00804051" w:rsidP="00063F80">
            <w:pPr>
              <w:jc w:val="both"/>
              <w:rPr>
                <w:sz w:val="24"/>
                <w:szCs w:val="24"/>
              </w:rPr>
            </w:pPr>
            <w:r w:rsidRPr="003D4965">
              <w:rPr>
                <w:sz w:val="24"/>
                <w:szCs w:val="24"/>
              </w:rPr>
              <w:t>Улучшение экологической обстановки на Куйбышевском водохранилище</w:t>
            </w:r>
          </w:p>
        </w:tc>
      </w:tr>
      <w:tr w:rsidR="00804051" w:rsidRPr="003D4965" w:rsidTr="00063F80">
        <w:trPr>
          <w:gridBefore w:val="1"/>
        </w:trPr>
        <w:tc>
          <w:tcPr>
            <w:tcW w:w="674" w:type="dxa"/>
          </w:tcPr>
          <w:p w:rsidR="00804051" w:rsidRPr="003D4965" w:rsidRDefault="00804051" w:rsidP="00063F80">
            <w:pPr>
              <w:jc w:val="center"/>
              <w:rPr>
                <w:b/>
                <w:sz w:val="24"/>
                <w:szCs w:val="24"/>
              </w:rPr>
            </w:pPr>
          </w:p>
        </w:tc>
        <w:tc>
          <w:tcPr>
            <w:tcW w:w="3403" w:type="dxa"/>
          </w:tcPr>
          <w:p w:rsidR="00804051" w:rsidRPr="003D4965" w:rsidRDefault="00804051" w:rsidP="00063F80">
            <w:pPr>
              <w:jc w:val="center"/>
              <w:rPr>
                <w:b/>
                <w:sz w:val="24"/>
                <w:szCs w:val="24"/>
              </w:rPr>
            </w:pPr>
            <w:r w:rsidRPr="003D4965">
              <w:rPr>
                <w:b/>
                <w:sz w:val="24"/>
                <w:szCs w:val="24"/>
              </w:rPr>
              <w:t>ИТОГО:</w:t>
            </w:r>
          </w:p>
        </w:tc>
        <w:tc>
          <w:tcPr>
            <w:tcW w:w="1560" w:type="dxa"/>
          </w:tcPr>
          <w:p w:rsidR="00804051" w:rsidRPr="003D4965" w:rsidRDefault="00804051" w:rsidP="00063F80">
            <w:pPr>
              <w:jc w:val="center"/>
              <w:rPr>
                <w:b/>
                <w:sz w:val="24"/>
                <w:szCs w:val="24"/>
              </w:rPr>
            </w:pPr>
          </w:p>
        </w:tc>
        <w:tc>
          <w:tcPr>
            <w:tcW w:w="1275" w:type="dxa"/>
          </w:tcPr>
          <w:p w:rsidR="00804051" w:rsidRPr="003D4965" w:rsidRDefault="00804051" w:rsidP="00063F80">
            <w:pPr>
              <w:jc w:val="both"/>
              <w:rPr>
                <w:b/>
                <w:sz w:val="24"/>
                <w:szCs w:val="24"/>
              </w:rPr>
            </w:pPr>
            <w:r w:rsidRPr="003D4965">
              <w:rPr>
                <w:b/>
                <w:sz w:val="24"/>
                <w:szCs w:val="24"/>
              </w:rPr>
              <w:t>452000</w:t>
            </w:r>
          </w:p>
        </w:tc>
        <w:tc>
          <w:tcPr>
            <w:tcW w:w="993" w:type="dxa"/>
          </w:tcPr>
          <w:p w:rsidR="00804051" w:rsidRPr="003D4965" w:rsidRDefault="00804051" w:rsidP="00063F80">
            <w:pPr>
              <w:jc w:val="both"/>
              <w:rPr>
                <w:b/>
                <w:sz w:val="24"/>
                <w:szCs w:val="24"/>
              </w:rPr>
            </w:pPr>
          </w:p>
        </w:tc>
        <w:tc>
          <w:tcPr>
            <w:tcW w:w="992" w:type="dxa"/>
          </w:tcPr>
          <w:p w:rsidR="00804051" w:rsidRPr="003D4965" w:rsidRDefault="00804051" w:rsidP="00063F80">
            <w:pPr>
              <w:jc w:val="both"/>
              <w:rPr>
                <w:b/>
                <w:sz w:val="24"/>
                <w:szCs w:val="24"/>
              </w:rPr>
            </w:pPr>
            <w:r w:rsidRPr="003D4965">
              <w:rPr>
                <w:b/>
                <w:sz w:val="24"/>
                <w:szCs w:val="24"/>
              </w:rPr>
              <w:t>2000</w:t>
            </w:r>
          </w:p>
        </w:tc>
        <w:tc>
          <w:tcPr>
            <w:tcW w:w="992" w:type="dxa"/>
          </w:tcPr>
          <w:p w:rsidR="00804051" w:rsidRPr="003D4965" w:rsidRDefault="00804051" w:rsidP="00063F80">
            <w:pPr>
              <w:jc w:val="both"/>
              <w:rPr>
                <w:b/>
                <w:sz w:val="24"/>
                <w:szCs w:val="24"/>
              </w:rPr>
            </w:pPr>
            <w:r w:rsidRPr="003D4965">
              <w:rPr>
                <w:b/>
                <w:sz w:val="24"/>
                <w:szCs w:val="24"/>
              </w:rPr>
              <w:t>150000</w:t>
            </w:r>
          </w:p>
        </w:tc>
        <w:tc>
          <w:tcPr>
            <w:tcW w:w="992" w:type="dxa"/>
          </w:tcPr>
          <w:p w:rsidR="00804051" w:rsidRPr="003D4965" w:rsidRDefault="00804051" w:rsidP="00063F80">
            <w:pPr>
              <w:jc w:val="both"/>
              <w:rPr>
                <w:b/>
                <w:sz w:val="24"/>
                <w:szCs w:val="24"/>
              </w:rPr>
            </w:pPr>
            <w:r w:rsidRPr="003D4965">
              <w:rPr>
                <w:b/>
                <w:sz w:val="24"/>
                <w:szCs w:val="24"/>
              </w:rPr>
              <w:t>150000</w:t>
            </w:r>
          </w:p>
        </w:tc>
        <w:tc>
          <w:tcPr>
            <w:tcW w:w="993" w:type="dxa"/>
          </w:tcPr>
          <w:p w:rsidR="00804051" w:rsidRPr="003D4965" w:rsidRDefault="00804051" w:rsidP="00063F80">
            <w:pPr>
              <w:jc w:val="both"/>
              <w:rPr>
                <w:b/>
                <w:sz w:val="24"/>
                <w:szCs w:val="24"/>
              </w:rPr>
            </w:pPr>
            <w:r w:rsidRPr="003D4965">
              <w:rPr>
                <w:b/>
                <w:sz w:val="24"/>
                <w:szCs w:val="24"/>
              </w:rPr>
              <w:t>150000</w:t>
            </w:r>
          </w:p>
        </w:tc>
        <w:tc>
          <w:tcPr>
            <w:tcW w:w="3118" w:type="dxa"/>
          </w:tcPr>
          <w:p w:rsidR="00804051" w:rsidRPr="003D4965" w:rsidRDefault="00804051" w:rsidP="00063F80">
            <w:pPr>
              <w:jc w:val="center"/>
              <w:rPr>
                <w:b/>
                <w:sz w:val="24"/>
                <w:szCs w:val="24"/>
              </w:rPr>
            </w:pPr>
          </w:p>
        </w:tc>
      </w:tr>
      <w:tr w:rsidR="00804051" w:rsidRPr="003D4965" w:rsidTr="00063F80">
        <w:trPr>
          <w:gridBefore w:val="1"/>
        </w:trPr>
        <w:tc>
          <w:tcPr>
            <w:tcW w:w="14992" w:type="dxa"/>
            <w:gridSpan w:val="10"/>
          </w:tcPr>
          <w:p w:rsidR="00804051" w:rsidRPr="003D4965" w:rsidRDefault="00804051" w:rsidP="00063F80">
            <w:pPr>
              <w:jc w:val="center"/>
              <w:rPr>
                <w:b/>
                <w:sz w:val="24"/>
                <w:szCs w:val="24"/>
              </w:rPr>
            </w:pPr>
            <w:r w:rsidRPr="003D4965">
              <w:rPr>
                <w:b/>
                <w:sz w:val="24"/>
                <w:szCs w:val="24"/>
              </w:rPr>
              <w:t>ЭКОЛОГИЧЕСКОЕ  ВОСПИТАНИЕ, ОБРАЗОВАНИЕ И ПРОСВЕЩЕНИЕ НАСЕЛЕНИЯ</w:t>
            </w:r>
          </w:p>
        </w:tc>
      </w:tr>
      <w:tr w:rsidR="00804051" w:rsidRPr="003D4965" w:rsidTr="00063F80">
        <w:trPr>
          <w:gridBefore w:val="1"/>
        </w:trPr>
        <w:tc>
          <w:tcPr>
            <w:tcW w:w="674" w:type="dxa"/>
          </w:tcPr>
          <w:p w:rsidR="00804051" w:rsidRPr="000258F8" w:rsidRDefault="00804051" w:rsidP="005E2966">
            <w:pPr>
              <w:jc w:val="both"/>
              <w:rPr>
                <w:sz w:val="22"/>
                <w:szCs w:val="22"/>
              </w:rPr>
            </w:pPr>
            <w:r>
              <w:rPr>
                <w:sz w:val="22"/>
                <w:szCs w:val="22"/>
              </w:rPr>
              <w:t>1</w:t>
            </w:r>
          </w:p>
        </w:tc>
        <w:tc>
          <w:tcPr>
            <w:tcW w:w="3403" w:type="dxa"/>
          </w:tcPr>
          <w:p w:rsidR="00804051" w:rsidRPr="00BA1253" w:rsidRDefault="00804051" w:rsidP="005E2966">
            <w:pPr>
              <w:rPr>
                <w:sz w:val="22"/>
                <w:szCs w:val="22"/>
              </w:rPr>
            </w:pPr>
            <w:r w:rsidRPr="00BA1253">
              <w:rPr>
                <w:sz w:val="22"/>
                <w:szCs w:val="22"/>
              </w:rPr>
              <w:t>Создание базовых и экспериментальных площадок в дошкольных учреждениях района по отработке новых технологий экологического образования детей дошкольного возраста</w:t>
            </w:r>
          </w:p>
        </w:tc>
        <w:tc>
          <w:tcPr>
            <w:tcW w:w="1560" w:type="dxa"/>
          </w:tcPr>
          <w:p w:rsidR="00804051" w:rsidRPr="00BA1253" w:rsidRDefault="00804051" w:rsidP="005E2966">
            <w:pPr>
              <w:jc w:val="both"/>
              <w:rPr>
                <w:sz w:val="22"/>
                <w:szCs w:val="22"/>
              </w:rPr>
            </w:pPr>
            <w:r w:rsidRPr="00BA1253">
              <w:rPr>
                <w:sz w:val="22"/>
                <w:szCs w:val="22"/>
              </w:rPr>
              <w:t>Бюджет РТ</w:t>
            </w:r>
          </w:p>
        </w:tc>
        <w:tc>
          <w:tcPr>
            <w:tcW w:w="1275" w:type="dxa"/>
          </w:tcPr>
          <w:p w:rsidR="00804051" w:rsidRPr="00BA1253" w:rsidRDefault="00804051" w:rsidP="005E2966">
            <w:pPr>
              <w:jc w:val="both"/>
              <w:rPr>
                <w:sz w:val="22"/>
                <w:szCs w:val="22"/>
              </w:rPr>
            </w:pPr>
            <w:r w:rsidRPr="00BA1253">
              <w:rPr>
                <w:sz w:val="22"/>
                <w:szCs w:val="22"/>
              </w:rPr>
              <w:t>250</w:t>
            </w:r>
          </w:p>
        </w:tc>
        <w:tc>
          <w:tcPr>
            <w:tcW w:w="993" w:type="dxa"/>
          </w:tcPr>
          <w:p w:rsidR="00804051" w:rsidRPr="00BA1253" w:rsidRDefault="00804051" w:rsidP="005E2966">
            <w:pPr>
              <w:rPr>
                <w:sz w:val="22"/>
                <w:szCs w:val="22"/>
              </w:rPr>
            </w:pPr>
            <w:r w:rsidRPr="00BA1253">
              <w:rPr>
                <w:sz w:val="22"/>
                <w:szCs w:val="22"/>
              </w:rPr>
              <w:t>50</w:t>
            </w:r>
          </w:p>
        </w:tc>
        <w:tc>
          <w:tcPr>
            <w:tcW w:w="992" w:type="dxa"/>
          </w:tcPr>
          <w:p w:rsidR="00804051" w:rsidRPr="00BA1253" w:rsidRDefault="00804051" w:rsidP="005E2966">
            <w:pPr>
              <w:rPr>
                <w:sz w:val="22"/>
                <w:szCs w:val="22"/>
              </w:rPr>
            </w:pPr>
            <w:r w:rsidRPr="00BA1253">
              <w:rPr>
                <w:sz w:val="22"/>
                <w:szCs w:val="22"/>
              </w:rPr>
              <w:t>50</w:t>
            </w:r>
          </w:p>
        </w:tc>
        <w:tc>
          <w:tcPr>
            <w:tcW w:w="992" w:type="dxa"/>
          </w:tcPr>
          <w:p w:rsidR="00804051" w:rsidRPr="00BA1253" w:rsidRDefault="00804051" w:rsidP="005E2966">
            <w:pPr>
              <w:rPr>
                <w:sz w:val="22"/>
                <w:szCs w:val="22"/>
              </w:rPr>
            </w:pPr>
            <w:r w:rsidRPr="00BA1253">
              <w:rPr>
                <w:sz w:val="22"/>
                <w:szCs w:val="22"/>
              </w:rPr>
              <w:t>50</w:t>
            </w:r>
          </w:p>
        </w:tc>
        <w:tc>
          <w:tcPr>
            <w:tcW w:w="992" w:type="dxa"/>
          </w:tcPr>
          <w:p w:rsidR="00804051" w:rsidRPr="00BA1253" w:rsidRDefault="00804051" w:rsidP="005E2966">
            <w:pPr>
              <w:rPr>
                <w:sz w:val="22"/>
                <w:szCs w:val="22"/>
              </w:rPr>
            </w:pPr>
            <w:r w:rsidRPr="00BA1253">
              <w:rPr>
                <w:sz w:val="22"/>
                <w:szCs w:val="22"/>
              </w:rPr>
              <w:t>50</w:t>
            </w:r>
          </w:p>
        </w:tc>
        <w:tc>
          <w:tcPr>
            <w:tcW w:w="993" w:type="dxa"/>
          </w:tcPr>
          <w:p w:rsidR="00804051" w:rsidRPr="00BA1253" w:rsidRDefault="00804051" w:rsidP="005E2966">
            <w:pPr>
              <w:rPr>
                <w:sz w:val="22"/>
                <w:szCs w:val="22"/>
              </w:rPr>
            </w:pPr>
            <w:r w:rsidRPr="00BA1253">
              <w:rPr>
                <w:sz w:val="22"/>
                <w:szCs w:val="22"/>
              </w:rPr>
              <w:t>50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Pr="000258F8" w:rsidRDefault="00804051" w:rsidP="005E2966">
            <w:pPr>
              <w:jc w:val="both"/>
              <w:rPr>
                <w:sz w:val="22"/>
                <w:szCs w:val="22"/>
              </w:rPr>
            </w:pPr>
            <w:r>
              <w:rPr>
                <w:sz w:val="22"/>
                <w:szCs w:val="22"/>
              </w:rPr>
              <w:t>2</w:t>
            </w:r>
          </w:p>
        </w:tc>
        <w:tc>
          <w:tcPr>
            <w:tcW w:w="3403" w:type="dxa"/>
          </w:tcPr>
          <w:p w:rsidR="00804051" w:rsidRPr="00BA1253" w:rsidRDefault="00804051" w:rsidP="005E2966">
            <w:pPr>
              <w:rPr>
                <w:sz w:val="22"/>
                <w:szCs w:val="22"/>
              </w:rPr>
            </w:pPr>
            <w:r w:rsidRPr="00BA1253">
              <w:rPr>
                <w:sz w:val="22"/>
                <w:szCs w:val="22"/>
              </w:rPr>
              <w:t>Создание районной базы данных об опыте экологического образования в дошкольных учреждениях</w:t>
            </w:r>
          </w:p>
        </w:tc>
        <w:tc>
          <w:tcPr>
            <w:tcW w:w="1560" w:type="dxa"/>
          </w:tcPr>
          <w:p w:rsidR="00804051" w:rsidRPr="00BA1253" w:rsidRDefault="00804051" w:rsidP="005E2966">
            <w:pPr>
              <w:jc w:val="both"/>
              <w:rPr>
                <w:sz w:val="22"/>
                <w:szCs w:val="22"/>
              </w:rPr>
            </w:pPr>
            <w:r w:rsidRPr="00BA1253">
              <w:rPr>
                <w:sz w:val="22"/>
                <w:szCs w:val="22"/>
              </w:rPr>
              <w:t>Бюджет РТ</w:t>
            </w:r>
          </w:p>
        </w:tc>
        <w:tc>
          <w:tcPr>
            <w:tcW w:w="1275" w:type="dxa"/>
          </w:tcPr>
          <w:p w:rsidR="00804051" w:rsidRPr="00BA1253" w:rsidRDefault="00804051" w:rsidP="005E2966">
            <w:pPr>
              <w:jc w:val="both"/>
              <w:rPr>
                <w:sz w:val="22"/>
                <w:szCs w:val="22"/>
              </w:rPr>
            </w:pPr>
            <w:r w:rsidRPr="00BA1253">
              <w:rPr>
                <w:sz w:val="22"/>
                <w:szCs w:val="22"/>
              </w:rPr>
              <w:t>100</w:t>
            </w:r>
          </w:p>
        </w:tc>
        <w:tc>
          <w:tcPr>
            <w:tcW w:w="993"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3" w:type="dxa"/>
          </w:tcPr>
          <w:p w:rsidR="00804051" w:rsidRPr="00BA1253" w:rsidRDefault="00804051" w:rsidP="005E2966">
            <w:pPr>
              <w:rPr>
                <w:sz w:val="22"/>
                <w:szCs w:val="22"/>
              </w:rPr>
            </w:pPr>
            <w:r w:rsidRPr="00BA1253">
              <w:rPr>
                <w:sz w:val="22"/>
                <w:szCs w:val="22"/>
              </w:rPr>
              <w:t>20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Pr="000258F8" w:rsidRDefault="00804051" w:rsidP="005E2966">
            <w:pPr>
              <w:jc w:val="both"/>
              <w:rPr>
                <w:sz w:val="22"/>
                <w:szCs w:val="22"/>
              </w:rPr>
            </w:pPr>
            <w:r>
              <w:rPr>
                <w:sz w:val="22"/>
                <w:szCs w:val="22"/>
              </w:rPr>
              <w:t>3</w:t>
            </w:r>
          </w:p>
        </w:tc>
        <w:tc>
          <w:tcPr>
            <w:tcW w:w="3403" w:type="dxa"/>
          </w:tcPr>
          <w:p w:rsidR="00804051" w:rsidRPr="00BA1253" w:rsidRDefault="00804051" w:rsidP="005E2966">
            <w:pPr>
              <w:rPr>
                <w:sz w:val="22"/>
                <w:szCs w:val="22"/>
              </w:rPr>
            </w:pPr>
            <w:r w:rsidRPr="00BA1253">
              <w:rPr>
                <w:sz w:val="22"/>
                <w:szCs w:val="22"/>
              </w:rPr>
              <w:t>Перспективное планирование развития экологического образования в учреждениях дополнительного образования детей</w:t>
            </w:r>
          </w:p>
        </w:tc>
        <w:tc>
          <w:tcPr>
            <w:tcW w:w="1560" w:type="dxa"/>
          </w:tcPr>
          <w:p w:rsidR="00804051" w:rsidRPr="00BA1253" w:rsidRDefault="00804051" w:rsidP="005E2966">
            <w:pPr>
              <w:jc w:val="both"/>
              <w:rPr>
                <w:sz w:val="22"/>
                <w:szCs w:val="22"/>
              </w:rPr>
            </w:pPr>
            <w:r w:rsidRPr="00BA1253">
              <w:rPr>
                <w:sz w:val="22"/>
                <w:szCs w:val="22"/>
              </w:rPr>
              <w:t>Бюджет РТ</w:t>
            </w:r>
          </w:p>
        </w:tc>
        <w:tc>
          <w:tcPr>
            <w:tcW w:w="1275" w:type="dxa"/>
          </w:tcPr>
          <w:p w:rsidR="00804051" w:rsidRPr="00BA1253" w:rsidRDefault="00804051" w:rsidP="005E2966">
            <w:pPr>
              <w:jc w:val="both"/>
              <w:rPr>
                <w:sz w:val="22"/>
                <w:szCs w:val="22"/>
              </w:rPr>
            </w:pPr>
            <w:r w:rsidRPr="00BA1253">
              <w:rPr>
                <w:sz w:val="22"/>
                <w:szCs w:val="22"/>
              </w:rPr>
              <w:t>100</w:t>
            </w:r>
          </w:p>
        </w:tc>
        <w:tc>
          <w:tcPr>
            <w:tcW w:w="993"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3" w:type="dxa"/>
          </w:tcPr>
          <w:p w:rsidR="00804051" w:rsidRPr="00BA1253" w:rsidRDefault="00804051" w:rsidP="005E2966">
            <w:pPr>
              <w:rPr>
                <w:sz w:val="22"/>
                <w:szCs w:val="22"/>
              </w:rPr>
            </w:pPr>
            <w:r w:rsidRPr="00BA1253">
              <w:rPr>
                <w:sz w:val="22"/>
                <w:szCs w:val="22"/>
              </w:rPr>
              <w:t>20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Default="00804051" w:rsidP="005E2966">
            <w:pPr>
              <w:jc w:val="both"/>
              <w:rPr>
                <w:sz w:val="22"/>
                <w:szCs w:val="22"/>
              </w:rPr>
            </w:pPr>
            <w:r>
              <w:rPr>
                <w:sz w:val="22"/>
                <w:szCs w:val="22"/>
              </w:rPr>
              <w:t>4</w:t>
            </w:r>
          </w:p>
        </w:tc>
        <w:tc>
          <w:tcPr>
            <w:tcW w:w="3403" w:type="dxa"/>
          </w:tcPr>
          <w:p w:rsidR="00804051" w:rsidRPr="00BA1253" w:rsidRDefault="00804051" w:rsidP="005E2966">
            <w:pPr>
              <w:rPr>
                <w:sz w:val="22"/>
                <w:szCs w:val="22"/>
              </w:rPr>
            </w:pPr>
            <w:r w:rsidRPr="00BA1253">
              <w:rPr>
                <w:sz w:val="22"/>
                <w:szCs w:val="22"/>
              </w:rPr>
              <w:t>Организация летних экологических школ и лагерей отдыха с дневным пребыванием детей</w:t>
            </w:r>
          </w:p>
        </w:tc>
        <w:tc>
          <w:tcPr>
            <w:tcW w:w="1560" w:type="dxa"/>
          </w:tcPr>
          <w:p w:rsidR="00804051" w:rsidRPr="00BA1253" w:rsidRDefault="00804051" w:rsidP="005E2966">
            <w:pPr>
              <w:jc w:val="both"/>
              <w:rPr>
                <w:sz w:val="22"/>
                <w:szCs w:val="22"/>
              </w:rPr>
            </w:pPr>
            <w:r w:rsidRPr="00BA1253">
              <w:rPr>
                <w:sz w:val="22"/>
                <w:szCs w:val="22"/>
              </w:rPr>
              <w:t>Бюджет РТ</w:t>
            </w:r>
          </w:p>
        </w:tc>
        <w:tc>
          <w:tcPr>
            <w:tcW w:w="1275" w:type="dxa"/>
          </w:tcPr>
          <w:p w:rsidR="00804051" w:rsidRPr="00BA1253" w:rsidRDefault="00804051" w:rsidP="005E2966">
            <w:pPr>
              <w:jc w:val="both"/>
              <w:rPr>
                <w:sz w:val="22"/>
                <w:szCs w:val="22"/>
              </w:rPr>
            </w:pPr>
            <w:r w:rsidRPr="00BA1253">
              <w:rPr>
                <w:sz w:val="22"/>
                <w:szCs w:val="22"/>
              </w:rPr>
              <w:t>250</w:t>
            </w:r>
          </w:p>
        </w:tc>
        <w:tc>
          <w:tcPr>
            <w:tcW w:w="993" w:type="dxa"/>
          </w:tcPr>
          <w:p w:rsidR="00804051" w:rsidRPr="00BA1253" w:rsidRDefault="00804051" w:rsidP="005E2966">
            <w:pPr>
              <w:rPr>
                <w:sz w:val="22"/>
                <w:szCs w:val="22"/>
              </w:rPr>
            </w:pPr>
            <w:r w:rsidRPr="00BA1253">
              <w:rPr>
                <w:sz w:val="22"/>
                <w:szCs w:val="22"/>
              </w:rPr>
              <w:t>50</w:t>
            </w:r>
          </w:p>
        </w:tc>
        <w:tc>
          <w:tcPr>
            <w:tcW w:w="992" w:type="dxa"/>
          </w:tcPr>
          <w:p w:rsidR="00804051" w:rsidRPr="00BA1253" w:rsidRDefault="00804051" w:rsidP="005E2966">
            <w:pPr>
              <w:rPr>
                <w:sz w:val="22"/>
                <w:szCs w:val="22"/>
              </w:rPr>
            </w:pPr>
            <w:r w:rsidRPr="00BA1253">
              <w:rPr>
                <w:sz w:val="22"/>
                <w:szCs w:val="22"/>
              </w:rPr>
              <w:t>50</w:t>
            </w:r>
          </w:p>
        </w:tc>
        <w:tc>
          <w:tcPr>
            <w:tcW w:w="992" w:type="dxa"/>
          </w:tcPr>
          <w:p w:rsidR="00804051" w:rsidRPr="00BA1253" w:rsidRDefault="00804051" w:rsidP="005E2966">
            <w:pPr>
              <w:rPr>
                <w:sz w:val="22"/>
                <w:szCs w:val="22"/>
              </w:rPr>
            </w:pPr>
            <w:r w:rsidRPr="00BA1253">
              <w:rPr>
                <w:sz w:val="22"/>
                <w:szCs w:val="22"/>
              </w:rPr>
              <w:t>50</w:t>
            </w:r>
          </w:p>
        </w:tc>
        <w:tc>
          <w:tcPr>
            <w:tcW w:w="992" w:type="dxa"/>
          </w:tcPr>
          <w:p w:rsidR="00804051" w:rsidRPr="00BA1253" w:rsidRDefault="00804051" w:rsidP="005E2966">
            <w:pPr>
              <w:rPr>
                <w:sz w:val="22"/>
                <w:szCs w:val="22"/>
              </w:rPr>
            </w:pPr>
            <w:r w:rsidRPr="00BA1253">
              <w:rPr>
                <w:sz w:val="22"/>
                <w:szCs w:val="22"/>
              </w:rPr>
              <w:t>50</w:t>
            </w:r>
          </w:p>
        </w:tc>
        <w:tc>
          <w:tcPr>
            <w:tcW w:w="993" w:type="dxa"/>
          </w:tcPr>
          <w:p w:rsidR="00804051" w:rsidRPr="00BA1253" w:rsidRDefault="00804051" w:rsidP="005E2966">
            <w:pPr>
              <w:rPr>
                <w:sz w:val="22"/>
                <w:szCs w:val="22"/>
              </w:rPr>
            </w:pPr>
            <w:r w:rsidRPr="00BA1253">
              <w:rPr>
                <w:sz w:val="22"/>
                <w:szCs w:val="22"/>
              </w:rPr>
              <w:t>50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Default="00804051" w:rsidP="005E2966">
            <w:pPr>
              <w:jc w:val="both"/>
              <w:rPr>
                <w:sz w:val="22"/>
                <w:szCs w:val="22"/>
              </w:rPr>
            </w:pPr>
            <w:r>
              <w:rPr>
                <w:sz w:val="22"/>
                <w:szCs w:val="22"/>
              </w:rPr>
              <w:t>5</w:t>
            </w:r>
          </w:p>
        </w:tc>
        <w:tc>
          <w:tcPr>
            <w:tcW w:w="3403" w:type="dxa"/>
          </w:tcPr>
          <w:p w:rsidR="00804051" w:rsidRPr="00BA1253" w:rsidRDefault="00804051" w:rsidP="005E2966">
            <w:pPr>
              <w:rPr>
                <w:sz w:val="22"/>
                <w:szCs w:val="22"/>
              </w:rPr>
            </w:pPr>
            <w:r w:rsidRPr="00BA1253">
              <w:rPr>
                <w:sz w:val="22"/>
                <w:szCs w:val="22"/>
              </w:rPr>
              <w:t>Проведение районных конкурсов и научно-практических семинаров, конференций по результатам исследовательских работ школьников по экологии</w:t>
            </w:r>
          </w:p>
        </w:tc>
        <w:tc>
          <w:tcPr>
            <w:tcW w:w="1560" w:type="dxa"/>
          </w:tcPr>
          <w:p w:rsidR="00804051" w:rsidRPr="00BA1253" w:rsidRDefault="00804051" w:rsidP="005E2966">
            <w:pPr>
              <w:jc w:val="both"/>
              <w:rPr>
                <w:sz w:val="22"/>
                <w:szCs w:val="22"/>
              </w:rPr>
            </w:pPr>
            <w:r w:rsidRPr="00BA1253">
              <w:rPr>
                <w:sz w:val="22"/>
                <w:szCs w:val="22"/>
              </w:rPr>
              <w:t>Бюджет РТ</w:t>
            </w:r>
          </w:p>
        </w:tc>
        <w:tc>
          <w:tcPr>
            <w:tcW w:w="1275" w:type="dxa"/>
          </w:tcPr>
          <w:p w:rsidR="00804051" w:rsidRPr="00BA1253" w:rsidRDefault="00804051" w:rsidP="005E2966">
            <w:pPr>
              <w:jc w:val="both"/>
              <w:rPr>
                <w:sz w:val="22"/>
                <w:szCs w:val="22"/>
              </w:rPr>
            </w:pPr>
            <w:r w:rsidRPr="00BA1253">
              <w:rPr>
                <w:sz w:val="22"/>
                <w:szCs w:val="22"/>
              </w:rPr>
              <w:t>50</w:t>
            </w:r>
          </w:p>
        </w:tc>
        <w:tc>
          <w:tcPr>
            <w:tcW w:w="993" w:type="dxa"/>
          </w:tcPr>
          <w:p w:rsidR="00804051" w:rsidRPr="00BA1253" w:rsidRDefault="00804051" w:rsidP="005E2966">
            <w:pPr>
              <w:rPr>
                <w:sz w:val="22"/>
                <w:szCs w:val="22"/>
              </w:rPr>
            </w:pPr>
            <w:r w:rsidRPr="00BA1253">
              <w:rPr>
                <w:sz w:val="22"/>
                <w:szCs w:val="22"/>
              </w:rPr>
              <w:t>10</w:t>
            </w:r>
          </w:p>
        </w:tc>
        <w:tc>
          <w:tcPr>
            <w:tcW w:w="992" w:type="dxa"/>
          </w:tcPr>
          <w:p w:rsidR="00804051" w:rsidRPr="00BA1253" w:rsidRDefault="00804051" w:rsidP="005E2966">
            <w:pPr>
              <w:rPr>
                <w:sz w:val="22"/>
                <w:szCs w:val="22"/>
              </w:rPr>
            </w:pPr>
            <w:r w:rsidRPr="00BA1253">
              <w:rPr>
                <w:sz w:val="22"/>
                <w:szCs w:val="22"/>
              </w:rPr>
              <w:t>10</w:t>
            </w:r>
          </w:p>
        </w:tc>
        <w:tc>
          <w:tcPr>
            <w:tcW w:w="992" w:type="dxa"/>
          </w:tcPr>
          <w:p w:rsidR="00804051" w:rsidRPr="00BA1253" w:rsidRDefault="00804051" w:rsidP="005E2966">
            <w:pPr>
              <w:rPr>
                <w:sz w:val="22"/>
                <w:szCs w:val="22"/>
              </w:rPr>
            </w:pPr>
            <w:r w:rsidRPr="00BA1253">
              <w:rPr>
                <w:sz w:val="22"/>
                <w:szCs w:val="22"/>
              </w:rPr>
              <w:t>10</w:t>
            </w:r>
          </w:p>
        </w:tc>
        <w:tc>
          <w:tcPr>
            <w:tcW w:w="992" w:type="dxa"/>
          </w:tcPr>
          <w:p w:rsidR="00804051" w:rsidRPr="00BA1253" w:rsidRDefault="00804051" w:rsidP="005E2966">
            <w:pPr>
              <w:rPr>
                <w:sz w:val="22"/>
                <w:szCs w:val="22"/>
              </w:rPr>
            </w:pPr>
            <w:r w:rsidRPr="00BA1253">
              <w:rPr>
                <w:sz w:val="22"/>
                <w:szCs w:val="22"/>
              </w:rPr>
              <w:t>10</w:t>
            </w:r>
          </w:p>
        </w:tc>
        <w:tc>
          <w:tcPr>
            <w:tcW w:w="993" w:type="dxa"/>
          </w:tcPr>
          <w:p w:rsidR="00804051" w:rsidRPr="00BA1253" w:rsidRDefault="00804051" w:rsidP="005E2966">
            <w:pPr>
              <w:rPr>
                <w:sz w:val="22"/>
                <w:szCs w:val="22"/>
              </w:rPr>
            </w:pPr>
            <w:r w:rsidRPr="00BA1253">
              <w:rPr>
                <w:sz w:val="22"/>
                <w:szCs w:val="22"/>
              </w:rPr>
              <w:t>10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Default="00804051" w:rsidP="005E2966">
            <w:pPr>
              <w:jc w:val="both"/>
              <w:rPr>
                <w:sz w:val="22"/>
                <w:szCs w:val="22"/>
              </w:rPr>
            </w:pPr>
            <w:r>
              <w:rPr>
                <w:sz w:val="22"/>
                <w:szCs w:val="22"/>
              </w:rPr>
              <w:t>6</w:t>
            </w:r>
          </w:p>
        </w:tc>
        <w:tc>
          <w:tcPr>
            <w:tcW w:w="3403" w:type="dxa"/>
          </w:tcPr>
          <w:p w:rsidR="00804051" w:rsidRPr="00BA1253" w:rsidRDefault="00804051" w:rsidP="005E2966">
            <w:pPr>
              <w:rPr>
                <w:sz w:val="22"/>
                <w:szCs w:val="22"/>
              </w:rPr>
            </w:pPr>
            <w:r w:rsidRPr="00BA1253">
              <w:rPr>
                <w:sz w:val="22"/>
                <w:szCs w:val="22"/>
              </w:rPr>
              <w:t>Организация районного конкурса «Лучшая экологоразвивающая среда в дошкольных образовательных учреждениях»</w:t>
            </w:r>
          </w:p>
        </w:tc>
        <w:tc>
          <w:tcPr>
            <w:tcW w:w="1560" w:type="dxa"/>
          </w:tcPr>
          <w:p w:rsidR="00804051" w:rsidRPr="00BA1253" w:rsidRDefault="00804051" w:rsidP="005E2966">
            <w:pPr>
              <w:jc w:val="both"/>
              <w:rPr>
                <w:sz w:val="22"/>
                <w:szCs w:val="22"/>
              </w:rPr>
            </w:pPr>
            <w:r w:rsidRPr="00BA1253">
              <w:rPr>
                <w:sz w:val="22"/>
                <w:szCs w:val="22"/>
              </w:rPr>
              <w:t>Бюджет РТ</w:t>
            </w:r>
          </w:p>
        </w:tc>
        <w:tc>
          <w:tcPr>
            <w:tcW w:w="1275" w:type="dxa"/>
          </w:tcPr>
          <w:p w:rsidR="00804051" w:rsidRPr="00BA1253" w:rsidRDefault="00804051" w:rsidP="005E2966">
            <w:pPr>
              <w:jc w:val="both"/>
              <w:rPr>
                <w:sz w:val="22"/>
                <w:szCs w:val="22"/>
              </w:rPr>
            </w:pPr>
            <w:r w:rsidRPr="00BA1253">
              <w:rPr>
                <w:sz w:val="22"/>
                <w:szCs w:val="22"/>
              </w:rPr>
              <w:t>100</w:t>
            </w:r>
          </w:p>
        </w:tc>
        <w:tc>
          <w:tcPr>
            <w:tcW w:w="993"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2" w:type="dxa"/>
          </w:tcPr>
          <w:p w:rsidR="00804051" w:rsidRPr="00BA1253" w:rsidRDefault="00804051" w:rsidP="005E2966">
            <w:pPr>
              <w:rPr>
                <w:sz w:val="22"/>
                <w:szCs w:val="22"/>
              </w:rPr>
            </w:pPr>
            <w:r w:rsidRPr="00BA1253">
              <w:rPr>
                <w:sz w:val="22"/>
                <w:szCs w:val="22"/>
              </w:rPr>
              <w:t>20</w:t>
            </w:r>
          </w:p>
        </w:tc>
        <w:tc>
          <w:tcPr>
            <w:tcW w:w="993" w:type="dxa"/>
          </w:tcPr>
          <w:p w:rsidR="00804051" w:rsidRPr="00BA1253" w:rsidRDefault="00804051" w:rsidP="005E2966">
            <w:pPr>
              <w:rPr>
                <w:sz w:val="22"/>
                <w:szCs w:val="22"/>
              </w:rPr>
            </w:pPr>
            <w:r w:rsidRPr="00BA1253">
              <w:rPr>
                <w:sz w:val="22"/>
                <w:szCs w:val="22"/>
              </w:rPr>
              <w:t>20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Pr="000258F8" w:rsidRDefault="00804051" w:rsidP="005E2966">
            <w:pPr>
              <w:jc w:val="both"/>
              <w:rPr>
                <w:sz w:val="22"/>
                <w:szCs w:val="22"/>
              </w:rPr>
            </w:pPr>
            <w:r>
              <w:rPr>
                <w:sz w:val="22"/>
                <w:szCs w:val="22"/>
              </w:rPr>
              <w:t>7</w:t>
            </w:r>
          </w:p>
        </w:tc>
        <w:tc>
          <w:tcPr>
            <w:tcW w:w="3403" w:type="dxa"/>
          </w:tcPr>
          <w:p w:rsidR="00804051" w:rsidRPr="00BA1253" w:rsidRDefault="00804051" w:rsidP="005E2966">
            <w:pPr>
              <w:rPr>
                <w:sz w:val="22"/>
                <w:szCs w:val="22"/>
              </w:rPr>
            </w:pPr>
            <w:r w:rsidRPr="00BA1253">
              <w:rPr>
                <w:sz w:val="22"/>
                <w:szCs w:val="22"/>
              </w:rPr>
              <w:t>Разработка и реализация подпрограмм непрерывного экологического воспитания, образования и просвещения детей и молодежи</w:t>
            </w:r>
          </w:p>
        </w:tc>
        <w:tc>
          <w:tcPr>
            <w:tcW w:w="1560" w:type="dxa"/>
          </w:tcPr>
          <w:p w:rsidR="00804051" w:rsidRPr="00BA1253" w:rsidRDefault="00804051" w:rsidP="005E2966">
            <w:pPr>
              <w:jc w:val="both"/>
              <w:rPr>
                <w:sz w:val="22"/>
                <w:szCs w:val="22"/>
              </w:rPr>
            </w:pPr>
            <w:r>
              <w:rPr>
                <w:sz w:val="22"/>
                <w:szCs w:val="22"/>
              </w:rPr>
              <w:t>Б</w:t>
            </w:r>
            <w:r w:rsidRPr="00BA1253">
              <w:rPr>
                <w:sz w:val="22"/>
                <w:szCs w:val="22"/>
              </w:rPr>
              <w:t>юджет муниципального района</w:t>
            </w:r>
          </w:p>
        </w:tc>
        <w:tc>
          <w:tcPr>
            <w:tcW w:w="1275" w:type="dxa"/>
          </w:tcPr>
          <w:p w:rsidR="00804051" w:rsidRPr="00BA1253" w:rsidRDefault="00804051" w:rsidP="005E2966">
            <w:pPr>
              <w:jc w:val="both"/>
              <w:rPr>
                <w:sz w:val="22"/>
                <w:szCs w:val="22"/>
              </w:rPr>
            </w:pPr>
            <w:r w:rsidRPr="00BA1253">
              <w:rPr>
                <w:b/>
                <w:sz w:val="22"/>
                <w:szCs w:val="22"/>
              </w:rPr>
              <w:t>440</w:t>
            </w:r>
          </w:p>
        </w:tc>
        <w:tc>
          <w:tcPr>
            <w:tcW w:w="993" w:type="dxa"/>
          </w:tcPr>
          <w:p w:rsidR="00804051" w:rsidRPr="00BA1253" w:rsidRDefault="00804051" w:rsidP="005E2966">
            <w:pPr>
              <w:rPr>
                <w:sz w:val="22"/>
                <w:szCs w:val="22"/>
              </w:rPr>
            </w:pPr>
            <w:r w:rsidRPr="00BA1253">
              <w:rPr>
                <w:sz w:val="22"/>
                <w:szCs w:val="22"/>
              </w:rPr>
              <w:t>88</w:t>
            </w:r>
          </w:p>
        </w:tc>
        <w:tc>
          <w:tcPr>
            <w:tcW w:w="992" w:type="dxa"/>
          </w:tcPr>
          <w:p w:rsidR="00804051" w:rsidRPr="00BA1253" w:rsidRDefault="00804051" w:rsidP="005E2966">
            <w:pPr>
              <w:rPr>
                <w:sz w:val="22"/>
                <w:szCs w:val="22"/>
              </w:rPr>
            </w:pPr>
            <w:r w:rsidRPr="00BA1253">
              <w:rPr>
                <w:sz w:val="22"/>
                <w:szCs w:val="22"/>
              </w:rPr>
              <w:t>88</w:t>
            </w:r>
          </w:p>
        </w:tc>
        <w:tc>
          <w:tcPr>
            <w:tcW w:w="992" w:type="dxa"/>
          </w:tcPr>
          <w:p w:rsidR="00804051" w:rsidRPr="00BA1253" w:rsidRDefault="00804051" w:rsidP="005E2966">
            <w:pPr>
              <w:rPr>
                <w:sz w:val="22"/>
                <w:szCs w:val="22"/>
              </w:rPr>
            </w:pPr>
            <w:r w:rsidRPr="00BA1253">
              <w:rPr>
                <w:sz w:val="22"/>
                <w:szCs w:val="22"/>
              </w:rPr>
              <w:t>88</w:t>
            </w:r>
          </w:p>
        </w:tc>
        <w:tc>
          <w:tcPr>
            <w:tcW w:w="992" w:type="dxa"/>
          </w:tcPr>
          <w:p w:rsidR="00804051" w:rsidRPr="00BA1253" w:rsidRDefault="00804051" w:rsidP="005E2966">
            <w:pPr>
              <w:rPr>
                <w:sz w:val="22"/>
                <w:szCs w:val="22"/>
              </w:rPr>
            </w:pPr>
            <w:r w:rsidRPr="00BA1253">
              <w:rPr>
                <w:sz w:val="22"/>
                <w:szCs w:val="22"/>
              </w:rPr>
              <w:t>88</w:t>
            </w:r>
          </w:p>
        </w:tc>
        <w:tc>
          <w:tcPr>
            <w:tcW w:w="993" w:type="dxa"/>
          </w:tcPr>
          <w:p w:rsidR="00804051" w:rsidRPr="00BA1253" w:rsidRDefault="00804051" w:rsidP="005E2966">
            <w:pPr>
              <w:rPr>
                <w:sz w:val="22"/>
                <w:szCs w:val="22"/>
              </w:rPr>
            </w:pPr>
            <w:r w:rsidRPr="00BA1253">
              <w:rPr>
                <w:sz w:val="22"/>
                <w:szCs w:val="22"/>
              </w:rPr>
              <w:t>88</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Height w:val="1367"/>
        </w:trPr>
        <w:tc>
          <w:tcPr>
            <w:tcW w:w="674" w:type="dxa"/>
          </w:tcPr>
          <w:p w:rsidR="00804051" w:rsidRPr="000258F8" w:rsidRDefault="00804051" w:rsidP="005E2966">
            <w:pPr>
              <w:jc w:val="both"/>
              <w:rPr>
                <w:sz w:val="22"/>
                <w:szCs w:val="22"/>
              </w:rPr>
            </w:pPr>
            <w:r>
              <w:rPr>
                <w:sz w:val="22"/>
                <w:szCs w:val="22"/>
              </w:rPr>
              <w:t>8</w:t>
            </w:r>
          </w:p>
        </w:tc>
        <w:tc>
          <w:tcPr>
            <w:tcW w:w="3403" w:type="dxa"/>
          </w:tcPr>
          <w:p w:rsidR="00804051" w:rsidRPr="00BA1253" w:rsidRDefault="00804051" w:rsidP="005E2966">
            <w:pPr>
              <w:rPr>
                <w:sz w:val="22"/>
                <w:szCs w:val="22"/>
              </w:rPr>
            </w:pPr>
            <w:r w:rsidRPr="00BA1253">
              <w:rPr>
                <w:sz w:val="22"/>
                <w:szCs w:val="22"/>
              </w:rPr>
              <w:t>Организация периодического информационно-правового просвещения населения через средства массовой информации, печатные издания, сеть Интернет</w:t>
            </w:r>
          </w:p>
        </w:tc>
        <w:tc>
          <w:tcPr>
            <w:tcW w:w="1560" w:type="dxa"/>
          </w:tcPr>
          <w:p w:rsidR="00804051" w:rsidRPr="00BA1253" w:rsidRDefault="00804051" w:rsidP="005E2966">
            <w:pPr>
              <w:jc w:val="both"/>
              <w:rPr>
                <w:sz w:val="22"/>
                <w:szCs w:val="22"/>
              </w:rPr>
            </w:pPr>
            <w:r>
              <w:rPr>
                <w:sz w:val="22"/>
                <w:szCs w:val="22"/>
              </w:rPr>
              <w:t>Б</w:t>
            </w:r>
            <w:r w:rsidRPr="00BA1253">
              <w:rPr>
                <w:sz w:val="22"/>
                <w:szCs w:val="22"/>
              </w:rPr>
              <w:t>юджет муниципального района</w:t>
            </w:r>
          </w:p>
        </w:tc>
        <w:tc>
          <w:tcPr>
            <w:tcW w:w="1275" w:type="dxa"/>
          </w:tcPr>
          <w:p w:rsidR="00804051" w:rsidRPr="00BA1253" w:rsidRDefault="00804051" w:rsidP="005E2966">
            <w:pPr>
              <w:jc w:val="both"/>
              <w:rPr>
                <w:b/>
                <w:sz w:val="22"/>
                <w:szCs w:val="22"/>
              </w:rPr>
            </w:pPr>
            <w:r w:rsidRPr="00BA1253">
              <w:rPr>
                <w:b/>
                <w:sz w:val="22"/>
                <w:szCs w:val="22"/>
              </w:rPr>
              <w:t>250</w:t>
            </w:r>
          </w:p>
        </w:tc>
        <w:tc>
          <w:tcPr>
            <w:tcW w:w="993" w:type="dxa"/>
          </w:tcPr>
          <w:p w:rsidR="00804051" w:rsidRPr="00BA1253" w:rsidRDefault="00804051" w:rsidP="005E2966">
            <w:pPr>
              <w:jc w:val="both"/>
              <w:rPr>
                <w:sz w:val="22"/>
                <w:szCs w:val="22"/>
              </w:rPr>
            </w:pPr>
            <w:r w:rsidRPr="00BA1253">
              <w:rPr>
                <w:sz w:val="22"/>
                <w:szCs w:val="22"/>
              </w:rPr>
              <w:t>50</w:t>
            </w:r>
          </w:p>
        </w:tc>
        <w:tc>
          <w:tcPr>
            <w:tcW w:w="992" w:type="dxa"/>
          </w:tcPr>
          <w:p w:rsidR="00804051" w:rsidRPr="00BA1253" w:rsidRDefault="00804051" w:rsidP="005E2966">
            <w:pPr>
              <w:jc w:val="both"/>
              <w:rPr>
                <w:sz w:val="22"/>
                <w:szCs w:val="22"/>
              </w:rPr>
            </w:pPr>
            <w:r w:rsidRPr="00BA1253">
              <w:rPr>
                <w:sz w:val="22"/>
                <w:szCs w:val="22"/>
              </w:rPr>
              <w:t>50</w:t>
            </w:r>
          </w:p>
        </w:tc>
        <w:tc>
          <w:tcPr>
            <w:tcW w:w="992" w:type="dxa"/>
          </w:tcPr>
          <w:p w:rsidR="00804051" w:rsidRPr="00BA1253" w:rsidRDefault="00804051" w:rsidP="005E2966">
            <w:pPr>
              <w:jc w:val="both"/>
              <w:rPr>
                <w:sz w:val="22"/>
                <w:szCs w:val="22"/>
              </w:rPr>
            </w:pPr>
            <w:r w:rsidRPr="00BA1253">
              <w:rPr>
                <w:sz w:val="22"/>
                <w:szCs w:val="22"/>
              </w:rPr>
              <w:t>50</w:t>
            </w:r>
          </w:p>
        </w:tc>
        <w:tc>
          <w:tcPr>
            <w:tcW w:w="992" w:type="dxa"/>
          </w:tcPr>
          <w:p w:rsidR="00804051" w:rsidRPr="00BA1253" w:rsidRDefault="00804051" w:rsidP="005E2966">
            <w:pPr>
              <w:jc w:val="both"/>
              <w:rPr>
                <w:sz w:val="22"/>
                <w:szCs w:val="22"/>
              </w:rPr>
            </w:pPr>
            <w:r w:rsidRPr="00BA1253">
              <w:rPr>
                <w:sz w:val="22"/>
                <w:szCs w:val="22"/>
              </w:rPr>
              <w:t>50</w:t>
            </w:r>
          </w:p>
        </w:tc>
        <w:tc>
          <w:tcPr>
            <w:tcW w:w="993" w:type="dxa"/>
          </w:tcPr>
          <w:p w:rsidR="00804051" w:rsidRPr="00BA1253" w:rsidRDefault="00804051" w:rsidP="005E2966">
            <w:pPr>
              <w:jc w:val="both"/>
              <w:rPr>
                <w:sz w:val="22"/>
                <w:szCs w:val="22"/>
              </w:rPr>
            </w:pPr>
            <w:r w:rsidRPr="00BA1253">
              <w:rPr>
                <w:sz w:val="22"/>
                <w:szCs w:val="22"/>
              </w:rPr>
              <w:t>50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Pr="000258F8" w:rsidRDefault="00804051" w:rsidP="005E2966">
            <w:pPr>
              <w:jc w:val="both"/>
              <w:rPr>
                <w:sz w:val="22"/>
                <w:szCs w:val="22"/>
              </w:rPr>
            </w:pPr>
            <w:r>
              <w:rPr>
                <w:sz w:val="22"/>
                <w:szCs w:val="22"/>
              </w:rPr>
              <w:t>9</w:t>
            </w:r>
          </w:p>
        </w:tc>
        <w:tc>
          <w:tcPr>
            <w:tcW w:w="3403" w:type="dxa"/>
          </w:tcPr>
          <w:p w:rsidR="00804051" w:rsidRPr="00BA1253" w:rsidRDefault="00804051" w:rsidP="005E2966">
            <w:pPr>
              <w:rPr>
                <w:sz w:val="22"/>
                <w:szCs w:val="22"/>
              </w:rPr>
            </w:pPr>
            <w:r w:rsidRPr="00BA1253">
              <w:rPr>
                <w:sz w:val="22"/>
                <w:szCs w:val="22"/>
              </w:rPr>
              <w:t>Приобретение навыков экологической культуры и повышение экологической грамотности детей дошкольного возраста</w:t>
            </w:r>
          </w:p>
        </w:tc>
        <w:tc>
          <w:tcPr>
            <w:tcW w:w="1560" w:type="dxa"/>
          </w:tcPr>
          <w:p w:rsidR="00804051" w:rsidRPr="00BA1253" w:rsidRDefault="00804051" w:rsidP="005E2966">
            <w:pPr>
              <w:jc w:val="both"/>
              <w:rPr>
                <w:sz w:val="22"/>
                <w:szCs w:val="22"/>
              </w:rPr>
            </w:pPr>
            <w:r>
              <w:rPr>
                <w:sz w:val="22"/>
                <w:szCs w:val="22"/>
              </w:rPr>
              <w:t>Б</w:t>
            </w:r>
            <w:r w:rsidRPr="00BA1253">
              <w:rPr>
                <w:sz w:val="22"/>
                <w:szCs w:val="22"/>
              </w:rPr>
              <w:t>юджет муниципального района</w:t>
            </w:r>
          </w:p>
        </w:tc>
        <w:tc>
          <w:tcPr>
            <w:tcW w:w="1275" w:type="dxa"/>
          </w:tcPr>
          <w:p w:rsidR="00804051" w:rsidRPr="00BA1253" w:rsidRDefault="00804051" w:rsidP="005E2966">
            <w:pPr>
              <w:jc w:val="both"/>
              <w:rPr>
                <w:b/>
                <w:sz w:val="22"/>
                <w:szCs w:val="22"/>
              </w:rPr>
            </w:pPr>
            <w:r w:rsidRPr="00BA1253">
              <w:rPr>
                <w:b/>
                <w:sz w:val="22"/>
                <w:szCs w:val="22"/>
              </w:rPr>
              <w:t>50</w:t>
            </w:r>
          </w:p>
        </w:tc>
        <w:tc>
          <w:tcPr>
            <w:tcW w:w="993" w:type="dxa"/>
          </w:tcPr>
          <w:p w:rsidR="00804051" w:rsidRPr="00BA1253" w:rsidRDefault="00804051" w:rsidP="005E2966">
            <w:pPr>
              <w:rPr>
                <w:sz w:val="22"/>
                <w:szCs w:val="22"/>
              </w:rPr>
            </w:pPr>
            <w:r w:rsidRPr="00BA1253">
              <w:rPr>
                <w:sz w:val="22"/>
                <w:szCs w:val="22"/>
              </w:rPr>
              <w:t>10</w:t>
            </w:r>
          </w:p>
        </w:tc>
        <w:tc>
          <w:tcPr>
            <w:tcW w:w="992" w:type="dxa"/>
          </w:tcPr>
          <w:p w:rsidR="00804051" w:rsidRPr="00BA1253" w:rsidRDefault="00804051" w:rsidP="005E2966">
            <w:pPr>
              <w:rPr>
                <w:sz w:val="22"/>
                <w:szCs w:val="22"/>
              </w:rPr>
            </w:pPr>
            <w:r w:rsidRPr="00BA1253">
              <w:rPr>
                <w:sz w:val="22"/>
                <w:szCs w:val="22"/>
              </w:rPr>
              <w:t>10</w:t>
            </w:r>
          </w:p>
        </w:tc>
        <w:tc>
          <w:tcPr>
            <w:tcW w:w="992" w:type="dxa"/>
          </w:tcPr>
          <w:p w:rsidR="00804051" w:rsidRPr="00BA1253" w:rsidRDefault="00804051" w:rsidP="005E2966">
            <w:pPr>
              <w:rPr>
                <w:sz w:val="22"/>
                <w:szCs w:val="22"/>
              </w:rPr>
            </w:pPr>
            <w:r w:rsidRPr="00BA1253">
              <w:rPr>
                <w:sz w:val="22"/>
                <w:szCs w:val="22"/>
              </w:rPr>
              <w:t>10</w:t>
            </w:r>
          </w:p>
        </w:tc>
        <w:tc>
          <w:tcPr>
            <w:tcW w:w="992" w:type="dxa"/>
          </w:tcPr>
          <w:p w:rsidR="00804051" w:rsidRPr="00BA1253" w:rsidRDefault="00804051" w:rsidP="005E2966">
            <w:pPr>
              <w:rPr>
                <w:sz w:val="22"/>
                <w:szCs w:val="22"/>
              </w:rPr>
            </w:pPr>
            <w:r w:rsidRPr="00BA1253">
              <w:rPr>
                <w:sz w:val="22"/>
                <w:szCs w:val="22"/>
              </w:rPr>
              <w:t>10</w:t>
            </w:r>
          </w:p>
        </w:tc>
        <w:tc>
          <w:tcPr>
            <w:tcW w:w="993" w:type="dxa"/>
          </w:tcPr>
          <w:p w:rsidR="00804051" w:rsidRPr="00BA1253" w:rsidRDefault="00804051" w:rsidP="005E2966">
            <w:pPr>
              <w:rPr>
                <w:sz w:val="22"/>
                <w:szCs w:val="22"/>
              </w:rPr>
            </w:pPr>
            <w:r w:rsidRPr="00BA1253">
              <w:rPr>
                <w:sz w:val="22"/>
                <w:szCs w:val="22"/>
              </w:rPr>
              <w:t>10</w:t>
            </w:r>
          </w:p>
        </w:tc>
        <w:tc>
          <w:tcPr>
            <w:tcW w:w="3118" w:type="dxa"/>
          </w:tcPr>
          <w:p w:rsidR="00804051" w:rsidRPr="00BA1253" w:rsidRDefault="00804051" w:rsidP="005E2966">
            <w:pPr>
              <w:jc w:val="both"/>
              <w:rPr>
                <w:sz w:val="22"/>
                <w:szCs w:val="22"/>
              </w:rPr>
            </w:pPr>
            <w:r w:rsidRPr="00BA1253">
              <w:rPr>
                <w:sz w:val="22"/>
                <w:szCs w:val="22"/>
              </w:rPr>
              <w:t>Экологическое воспитание</w:t>
            </w:r>
          </w:p>
        </w:tc>
      </w:tr>
      <w:tr w:rsidR="00804051" w:rsidRPr="003D4965" w:rsidTr="00063F80">
        <w:trPr>
          <w:gridBefore w:val="1"/>
        </w:trPr>
        <w:tc>
          <w:tcPr>
            <w:tcW w:w="674" w:type="dxa"/>
          </w:tcPr>
          <w:p w:rsidR="00804051" w:rsidRDefault="00804051" w:rsidP="005E2966">
            <w:pPr>
              <w:jc w:val="both"/>
              <w:rPr>
                <w:sz w:val="22"/>
                <w:szCs w:val="22"/>
              </w:rPr>
            </w:pPr>
          </w:p>
        </w:tc>
        <w:tc>
          <w:tcPr>
            <w:tcW w:w="3403" w:type="dxa"/>
          </w:tcPr>
          <w:p w:rsidR="00804051" w:rsidRPr="000258F8" w:rsidRDefault="00804051" w:rsidP="005E2966">
            <w:pPr>
              <w:jc w:val="center"/>
              <w:rPr>
                <w:b/>
                <w:sz w:val="22"/>
                <w:szCs w:val="22"/>
              </w:rPr>
            </w:pPr>
            <w:r>
              <w:rPr>
                <w:b/>
                <w:sz w:val="22"/>
                <w:szCs w:val="22"/>
              </w:rPr>
              <w:t>Итого за раздел:</w:t>
            </w:r>
          </w:p>
        </w:tc>
        <w:tc>
          <w:tcPr>
            <w:tcW w:w="1560" w:type="dxa"/>
          </w:tcPr>
          <w:p w:rsidR="00804051" w:rsidRDefault="00804051" w:rsidP="005E2966">
            <w:pPr>
              <w:jc w:val="both"/>
              <w:rPr>
                <w:sz w:val="22"/>
                <w:szCs w:val="22"/>
              </w:rPr>
            </w:pPr>
          </w:p>
        </w:tc>
        <w:tc>
          <w:tcPr>
            <w:tcW w:w="1275" w:type="dxa"/>
          </w:tcPr>
          <w:p w:rsidR="00804051" w:rsidRPr="00E14DCE" w:rsidRDefault="00804051" w:rsidP="005E2966">
            <w:pPr>
              <w:jc w:val="both"/>
              <w:rPr>
                <w:b/>
                <w:sz w:val="22"/>
                <w:szCs w:val="22"/>
              </w:rPr>
            </w:pPr>
            <w:r w:rsidRPr="00E14DCE">
              <w:rPr>
                <w:b/>
                <w:sz w:val="22"/>
                <w:szCs w:val="22"/>
              </w:rPr>
              <w:t>1590</w:t>
            </w:r>
          </w:p>
        </w:tc>
        <w:tc>
          <w:tcPr>
            <w:tcW w:w="993" w:type="dxa"/>
          </w:tcPr>
          <w:p w:rsidR="00804051" w:rsidRPr="00E14DCE" w:rsidRDefault="00804051" w:rsidP="005E2966">
            <w:pPr>
              <w:rPr>
                <w:b/>
                <w:sz w:val="22"/>
                <w:szCs w:val="22"/>
              </w:rPr>
            </w:pPr>
            <w:r w:rsidRPr="00E14DCE">
              <w:rPr>
                <w:b/>
                <w:sz w:val="22"/>
                <w:szCs w:val="22"/>
              </w:rPr>
              <w:t>318</w:t>
            </w:r>
          </w:p>
        </w:tc>
        <w:tc>
          <w:tcPr>
            <w:tcW w:w="992" w:type="dxa"/>
          </w:tcPr>
          <w:p w:rsidR="00804051" w:rsidRPr="00E14DCE" w:rsidRDefault="00804051" w:rsidP="005E2966">
            <w:pPr>
              <w:rPr>
                <w:b/>
                <w:sz w:val="22"/>
                <w:szCs w:val="22"/>
              </w:rPr>
            </w:pPr>
            <w:r w:rsidRPr="00E14DCE">
              <w:rPr>
                <w:b/>
                <w:sz w:val="22"/>
                <w:szCs w:val="22"/>
              </w:rPr>
              <w:t>318</w:t>
            </w:r>
          </w:p>
        </w:tc>
        <w:tc>
          <w:tcPr>
            <w:tcW w:w="992" w:type="dxa"/>
          </w:tcPr>
          <w:p w:rsidR="00804051" w:rsidRPr="00E14DCE" w:rsidRDefault="00804051" w:rsidP="005E2966">
            <w:pPr>
              <w:rPr>
                <w:b/>
              </w:rPr>
            </w:pPr>
            <w:r w:rsidRPr="00E14DCE">
              <w:rPr>
                <w:b/>
                <w:sz w:val="22"/>
                <w:szCs w:val="22"/>
              </w:rPr>
              <w:t>318</w:t>
            </w:r>
          </w:p>
        </w:tc>
        <w:tc>
          <w:tcPr>
            <w:tcW w:w="992" w:type="dxa"/>
          </w:tcPr>
          <w:p w:rsidR="00804051" w:rsidRPr="00E14DCE" w:rsidRDefault="00804051" w:rsidP="005E2966">
            <w:pPr>
              <w:rPr>
                <w:b/>
              </w:rPr>
            </w:pPr>
            <w:r w:rsidRPr="00E14DCE">
              <w:rPr>
                <w:b/>
                <w:sz w:val="22"/>
                <w:szCs w:val="22"/>
              </w:rPr>
              <w:t>318</w:t>
            </w:r>
          </w:p>
        </w:tc>
        <w:tc>
          <w:tcPr>
            <w:tcW w:w="993" w:type="dxa"/>
          </w:tcPr>
          <w:p w:rsidR="00804051" w:rsidRPr="00E14DCE" w:rsidRDefault="00804051" w:rsidP="005E2966">
            <w:pPr>
              <w:rPr>
                <w:b/>
              </w:rPr>
            </w:pPr>
            <w:r w:rsidRPr="00E14DCE">
              <w:rPr>
                <w:b/>
                <w:sz w:val="22"/>
                <w:szCs w:val="22"/>
              </w:rPr>
              <w:t>318</w:t>
            </w:r>
          </w:p>
        </w:tc>
        <w:tc>
          <w:tcPr>
            <w:tcW w:w="3118" w:type="dxa"/>
          </w:tcPr>
          <w:p w:rsidR="00804051" w:rsidRDefault="00804051" w:rsidP="005E2966">
            <w:pPr>
              <w:jc w:val="both"/>
              <w:rPr>
                <w:sz w:val="22"/>
                <w:szCs w:val="22"/>
              </w:rPr>
            </w:pPr>
          </w:p>
        </w:tc>
      </w:tr>
      <w:tr w:rsidR="00804051" w:rsidRPr="003D4965" w:rsidTr="00063F80">
        <w:trPr>
          <w:gridBefore w:val="1"/>
        </w:trPr>
        <w:tc>
          <w:tcPr>
            <w:tcW w:w="674" w:type="dxa"/>
          </w:tcPr>
          <w:p w:rsidR="00804051" w:rsidRDefault="00804051" w:rsidP="005E2966">
            <w:pPr>
              <w:jc w:val="both"/>
              <w:rPr>
                <w:sz w:val="22"/>
                <w:szCs w:val="22"/>
              </w:rPr>
            </w:pPr>
          </w:p>
        </w:tc>
        <w:tc>
          <w:tcPr>
            <w:tcW w:w="3403" w:type="dxa"/>
          </w:tcPr>
          <w:p w:rsidR="00804051" w:rsidRPr="000258F8" w:rsidRDefault="00804051" w:rsidP="005E2966">
            <w:pPr>
              <w:jc w:val="center"/>
              <w:rPr>
                <w:b/>
                <w:sz w:val="22"/>
                <w:szCs w:val="22"/>
              </w:rPr>
            </w:pPr>
            <w:r w:rsidRPr="000258F8">
              <w:rPr>
                <w:b/>
                <w:sz w:val="22"/>
                <w:szCs w:val="22"/>
              </w:rPr>
              <w:t>ИТОГО:</w:t>
            </w:r>
          </w:p>
        </w:tc>
        <w:tc>
          <w:tcPr>
            <w:tcW w:w="1560" w:type="dxa"/>
          </w:tcPr>
          <w:p w:rsidR="00804051" w:rsidRPr="000258F8" w:rsidRDefault="00804051" w:rsidP="005E2966">
            <w:pPr>
              <w:jc w:val="both"/>
              <w:rPr>
                <w:sz w:val="22"/>
                <w:szCs w:val="22"/>
              </w:rPr>
            </w:pPr>
            <w:r>
              <w:rPr>
                <w:sz w:val="22"/>
                <w:szCs w:val="22"/>
              </w:rPr>
              <w:t>Бюджет муниципального района</w:t>
            </w:r>
          </w:p>
        </w:tc>
        <w:tc>
          <w:tcPr>
            <w:tcW w:w="1275" w:type="dxa"/>
          </w:tcPr>
          <w:p w:rsidR="00804051" w:rsidRPr="00E96C33" w:rsidRDefault="00804051" w:rsidP="005E2966">
            <w:pPr>
              <w:jc w:val="both"/>
              <w:rPr>
                <w:b/>
                <w:sz w:val="22"/>
                <w:szCs w:val="22"/>
              </w:rPr>
            </w:pPr>
            <w:r>
              <w:rPr>
                <w:b/>
                <w:sz w:val="22"/>
                <w:szCs w:val="22"/>
              </w:rPr>
              <w:t>1396</w:t>
            </w:r>
          </w:p>
        </w:tc>
        <w:tc>
          <w:tcPr>
            <w:tcW w:w="993" w:type="dxa"/>
          </w:tcPr>
          <w:p w:rsidR="00804051" w:rsidRPr="00E96C33" w:rsidRDefault="00804051" w:rsidP="005E2966">
            <w:pPr>
              <w:rPr>
                <w:b/>
                <w:sz w:val="22"/>
                <w:szCs w:val="22"/>
              </w:rPr>
            </w:pPr>
            <w:r>
              <w:rPr>
                <w:b/>
                <w:sz w:val="22"/>
                <w:szCs w:val="22"/>
              </w:rPr>
              <w:t>249</w:t>
            </w:r>
          </w:p>
        </w:tc>
        <w:tc>
          <w:tcPr>
            <w:tcW w:w="992" w:type="dxa"/>
          </w:tcPr>
          <w:p w:rsidR="00804051" w:rsidRDefault="00804051" w:rsidP="005E2966">
            <w:r>
              <w:rPr>
                <w:b/>
                <w:sz w:val="22"/>
                <w:szCs w:val="22"/>
              </w:rPr>
              <w:t>253</w:t>
            </w:r>
          </w:p>
        </w:tc>
        <w:tc>
          <w:tcPr>
            <w:tcW w:w="992" w:type="dxa"/>
          </w:tcPr>
          <w:p w:rsidR="00804051" w:rsidRDefault="00804051" w:rsidP="005E2966">
            <w:r>
              <w:rPr>
                <w:b/>
                <w:sz w:val="22"/>
                <w:szCs w:val="22"/>
              </w:rPr>
              <w:t>298</w:t>
            </w:r>
          </w:p>
        </w:tc>
        <w:tc>
          <w:tcPr>
            <w:tcW w:w="992" w:type="dxa"/>
          </w:tcPr>
          <w:p w:rsidR="00804051" w:rsidRDefault="00804051" w:rsidP="005E2966">
            <w:r>
              <w:rPr>
                <w:b/>
                <w:sz w:val="22"/>
                <w:szCs w:val="22"/>
              </w:rPr>
              <w:t>298</w:t>
            </w:r>
          </w:p>
        </w:tc>
        <w:tc>
          <w:tcPr>
            <w:tcW w:w="993" w:type="dxa"/>
          </w:tcPr>
          <w:p w:rsidR="00804051" w:rsidRDefault="00804051" w:rsidP="005E2966">
            <w:r>
              <w:rPr>
                <w:b/>
                <w:sz w:val="22"/>
                <w:szCs w:val="22"/>
              </w:rPr>
              <w:t>298</w:t>
            </w:r>
          </w:p>
        </w:tc>
        <w:tc>
          <w:tcPr>
            <w:tcW w:w="3118" w:type="dxa"/>
          </w:tcPr>
          <w:p w:rsidR="00804051" w:rsidRDefault="00804051" w:rsidP="005E2966">
            <w:pPr>
              <w:jc w:val="both"/>
              <w:rPr>
                <w:sz w:val="22"/>
                <w:szCs w:val="22"/>
              </w:rPr>
            </w:pPr>
          </w:p>
        </w:tc>
      </w:tr>
      <w:tr w:rsidR="00804051" w:rsidRPr="003D4965" w:rsidTr="005E2966">
        <w:trPr>
          <w:gridBefore w:val="1"/>
        </w:trPr>
        <w:tc>
          <w:tcPr>
            <w:tcW w:w="674" w:type="dxa"/>
          </w:tcPr>
          <w:p w:rsidR="00804051" w:rsidRPr="000258F8" w:rsidRDefault="00804051" w:rsidP="005E2966">
            <w:pPr>
              <w:jc w:val="center"/>
              <w:rPr>
                <w:b/>
                <w:sz w:val="22"/>
                <w:szCs w:val="22"/>
              </w:rPr>
            </w:pPr>
          </w:p>
        </w:tc>
        <w:tc>
          <w:tcPr>
            <w:tcW w:w="3403" w:type="dxa"/>
          </w:tcPr>
          <w:p w:rsidR="00804051" w:rsidRPr="000258F8" w:rsidRDefault="00804051" w:rsidP="005E2966">
            <w:pPr>
              <w:jc w:val="center"/>
              <w:rPr>
                <w:b/>
                <w:sz w:val="22"/>
                <w:szCs w:val="22"/>
              </w:rPr>
            </w:pPr>
            <w:r w:rsidRPr="000258F8">
              <w:rPr>
                <w:b/>
                <w:sz w:val="22"/>
                <w:szCs w:val="22"/>
              </w:rPr>
              <w:t>ВСЕГО:</w:t>
            </w:r>
          </w:p>
        </w:tc>
        <w:tc>
          <w:tcPr>
            <w:tcW w:w="1560" w:type="dxa"/>
          </w:tcPr>
          <w:p w:rsidR="00804051" w:rsidRPr="000258F8" w:rsidRDefault="00804051" w:rsidP="005E2966">
            <w:pPr>
              <w:jc w:val="center"/>
              <w:rPr>
                <w:b/>
                <w:sz w:val="22"/>
                <w:szCs w:val="22"/>
              </w:rPr>
            </w:pPr>
          </w:p>
        </w:tc>
        <w:tc>
          <w:tcPr>
            <w:tcW w:w="1275" w:type="dxa"/>
            <w:vAlign w:val="center"/>
          </w:tcPr>
          <w:p w:rsidR="00804051" w:rsidRDefault="00804051" w:rsidP="005E2966">
            <w:pPr>
              <w:jc w:val="right"/>
              <w:rPr>
                <w:b/>
                <w:bCs/>
                <w:color w:val="000000"/>
                <w:sz w:val="22"/>
                <w:szCs w:val="22"/>
              </w:rPr>
            </w:pPr>
            <w:r>
              <w:rPr>
                <w:b/>
                <w:bCs/>
                <w:color w:val="000000"/>
                <w:sz w:val="22"/>
                <w:szCs w:val="22"/>
              </w:rPr>
              <w:t>1041116</w:t>
            </w:r>
          </w:p>
        </w:tc>
        <w:tc>
          <w:tcPr>
            <w:tcW w:w="993" w:type="dxa"/>
            <w:vAlign w:val="center"/>
          </w:tcPr>
          <w:p w:rsidR="00804051" w:rsidRDefault="00804051" w:rsidP="005E2966">
            <w:pPr>
              <w:jc w:val="right"/>
              <w:rPr>
                <w:b/>
                <w:bCs/>
                <w:color w:val="000000"/>
                <w:sz w:val="22"/>
                <w:szCs w:val="22"/>
              </w:rPr>
            </w:pPr>
            <w:r>
              <w:rPr>
                <w:b/>
                <w:bCs/>
                <w:color w:val="000000"/>
                <w:sz w:val="22"/>
                <w:szCs w:val="22"/>
              </w:rPr>
              <w:t>32139</w:t>
            </w:r>
          </w:p>
        </w:tc>
        <w:tc>
          <w:tcPr>
            <w:tcW w:w="992" w:type="dxa"/>
            <w:vAlign w:val="center"/>
          </w:tcPr>
          <w:p w:rsidR="00804051" w:rsidRDefault="00804051" w:rsidP="005E2966">
            <w:pPr>
              <w:jc w:val="right"/>
              <w:rPr>
                <w:b/>
                <w:bCs/>
                <w:color w:val="000000"/>
                <w:sz w:val="22"/>
                <w:szCs w:val="22"/>
              </w:rPr>
            </w:pPr>
            <w:r>
              <w:rPr>
                <w:b/>
                <w:bCs/>
                <w:color w:val="000000"/>
                <w:sz w:val="22"/>
                <w:szCs w:val="22"/>
              </w:rPr>
              <w:t>130090</w:t>
            </w:r>
          </w:p>
        </w:tc>
        <w:tc>
          <w:tcPr>
            <w:tcW w:w="992" w:type="dxa"/>
            <w:vAlign w:val="center"/>
          </w:tcPr>
          <w:p w:rsidR="00804051" w:rsidRDefault="00804051" w:rsidP="005E2966">
            <w:pPr>
              <w:jc w:val="right"/>
              <w:rPr>
                <w:b/>
                <w:bCs/>
                <w:color w:val="000000"/>
                <w:sz w:val="22"/>
                <w:szCs w:val="22"/>
              </w:rPr>
            </w:pPr>
            <w:r>
              <w:rPr>
                <w:b/>
                <w:bCs/>
                <w:color w:val="000000"/>
                <w:sz w:val="22"/>
                <w:szCs w:val="22"/>
              </w:rPr>
              <w:t>270365</w:t>
            </w:r>
          </w:p>
        </w:tc>
        <w:tc>
          <w:tcPr>
            <w:tcW w:w="992" w:type="dxa"/>
            <w:vAlign w:val="center"/>
          </w:tcPr>
          <w:p w:rsidR="00804051" w:rsidRDefault="00804051" w:rsidP="005E2966">
            <w:pPr>
              <w:jc w:val="right"/>
              <w:rPr>
                <w:b/>
                <w:bCs/>
                <w:color w:val="000000"/>
                <w:sz w:val="22"/>
                <w:szCs w:val="22"/>
              </w:rPr>
            </w:pPr>
            <w:r>
              <w:rPr>
                <w:b/>
                <w:bCs/>
                <w:color w:val="000000"/>
                <w:sz w:val="22"/>
                <w:szCs w:val="22"/>
              </w:rPr>
              <w:t>310094</w:t>
            </w:r>
          </w:p>
        </w:tc>
        <w:tc>
          <w:tcPr>
            <w:tcW w:w="993" w:type="dxa"/>
            <w:vAlign w:val="center"/>
          </w:tcPr>
          <w:p w:rsidR="00804051" w:rsidRDefault="00804051" w:rsidP="005E2966">
            <w:pPr>
              <w:jc w:val="right"/>
              <w:rPr>
                <w:b/>
                <w:bCs/>
                <w:color w:val="000000"/>
                <w:sz w:val="22"/>
                <w:szCs w:val="22"/>
              </w:rPr>
            </w:pPr>
            <w:r>
              <w:rPr>
                <w:b/>
                <w:bCs/>
                <w:color w:val="000000"/>
                <w:sz w:val="22"/>
                <w:szCs w:val="22"/>
              </w:rPr>
              <w:t>298428</w:t>
            </w:r>
          </w:p>
        </w:tc>
        <w:tc>
          <w:tcPr>
            <w:tcW w:w="3118" w:type="dxa"/>
          </w:tcPr>
          <w:p w:rsidR="00804051" w:rsidRPr="000258F8" w:rsidRDefault="00804051" w:rsidP="005E2966">
            <w:pPr>
              <w:jc w:val="center"/>
              <w:rPr>
                <w:b/>
                <w:sz w:val="22"/>
                <w:szCs w:val="22"/>
              </w:rPr>
            </w:pPr>
          </w:p>
        </w:tc>
      </w:tr>
    </w:tbl>
    <w:p w:rsidR="00804051" w:rsidRPr="003D4965" w:rsidRDefault="00804051" w:rsidP="00F30382">
      <w:pPr>
        <w:spacing w:line="360" w:lineRule="auto"/>
        <w:ind w:firstLine="708"/>
        <w:rPr>
          <w:b/>
          <w:sz w:val="24"/>
          <w:szCs w:val="24"/>
        </w:rPr>
      </w:pPr>
    </w:p>
    <w:sectPr w:rsidR="00804051" w:rsidRPr="003D4965" w:rsidSect="00F30382">
      <w:pgSz w:w="16838" w:h="11906" w:orient="landscape"/>
      <w:pgMar w:top="1134"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051" w:rsidRDefault="00804051" w:rsidP="00214C6C">
      <w:r>
        <w:separator/>
      </w:r>
    </w:p>
  </w:endnote>
  <w:endnote w:type="continuationSeparator" w:id="1">
    <w:p w:rsidR="00804051" w:rsidRDefault="00804051" w:rsidP="00214C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051" w:rsidRDefault="00804051" w:rsidP="00214C6C">
      <w:r>
        <w:separator/>
      </w:r>
    </w:p>
  </w:footnote>
  <w:footnote w:type="continuationSeparator" w:id="1">
    <w:p w:rsidR="00804051" w:rsidRDefault="00804051" w:rsidP="00214C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051" w:rsidRDefault="00804051">
    <w:pPr>
      <w:pStyle w:val="Header"/>
      <w:jc w:val="right"/>
    </w:pPr>
    <w:fldSimple w:instr="PAGE   \* MERGEFORMAT">
      <w:r>
        <w:rPr>
          <w:noProof/>
        </w:rPr>
        <w:t>8</w:t>
      </w:r>
    </w:fldSimple>
  </w:p>
  <w:p w:rsidR="00804051" w:rsidRDefault="008040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C2CBC"/>
    <w:multiLevelType w:val="hybridMultilevel"/>
    <w:tmpl w:val="CE787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F13272"/>
    <w:multiLevelType w:val="hybridMultilevel"/>
    <w:tmpl w:val="022462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55B0"/>
    <w:rsid w:val="00000C8F"/>
    <w:rsid w:val="0000164E"/>
    <w:rsid w:val="00002157"/>
    <w:rsid w:val="00002625"/>
    <w:rsid w:val="00002A08"/>
    <w:rsid w:val="0000334C"/>
    <w:rsid w:val="0001088F"/>
    <w:rsid w:val="00010BED"/>
    <w:rsid w:val="00014766"/>
    <w:rsid w:val="00015084"/>
    <w:rsid w:val="0001714C"/>
    <w:rsid w:val="000176F7"/>
    <w:rsid w:val="00020365"/>
    <w:rsid w:val="000210AD"/>
    <w:rsid w:val="00021940"/>
    <w:rsid w:val="00022265"/>
    <w:rsid w:val="00023BF8"/>
    <w:rsid w:val="00023CAA"/>
    <w:rsid w:val="000240EC"/>
    <w:rsid w:val="000258F8"/>
    <w:rsid w:val="00030DCC"/>
    <w:rsid w:val="00031448"/>
    <w:rsid w:val="00033556"/>
    <w:rsid w:val="00033725"/>
    <w:rsid w:val="00033B26"/>
    <w:rsid w:val="00036F41"/>
    <w:rsid w:val="000376F7"/>
    <w:rsid w:val="00043473"/>
    <w:rsid w:val="00044620"/>
    <w:rsid w:val="000452FC"/>
    <w:rsid w:val="000504FB"/>
    <w:rsid w:val="00051AAC"/>
    <w:rsid w:val="00052157"/>
    <w:rsid w:val="00054683"/>
    <w:rsid w:val="00056F5F"/>
    <w:rsid w:val="00057B32"/>
    <w:rsid w:val="00060AC0"/>
    <w:rsid w:val="00060FA7"/>
    <w:rsid w:val="00063F80"/>
    <w:rsid w:val="0006494E"/>
    <w:rsid w:val="00064BCC"/>
    <w:rsid w:val="00065EFB"/>
    <w:rsid w:val="000664D6"/>
    <w:rsid w:val="000674CF"/>
    <w:rsid w:val="000675F2"/>
    <w:rsid w:val="000677DA"/>
    <w:rsid w:val="00073936"/>
    <w:rsid w:val="00073979"/>
    <w:rsid w:val="00073CB3"/>
    <w:rsid w:val="00075CCB"/>
    <w:rsid w:val="00076F30"/>
    <w:rsid w:val="00080FB4"/>
    <w:rsid w:val="000819E7"/>
    <w:rsid w:val="00082C77"/>
    <w:rsid w:val="00084ED9"/>
    <w:rsid w:val="0008701D"/>
    <w:rsid w:val="000873AC"/>
    <w:rsid w:val="00087B4A"/>
    <w:rsid w:val="00090BF4"/>
    <w:rsid w:val="0009104A"/>
    <w:rsid w:val="0009110F"/>
    <w:rsid w:val="000930A8"/>
    <w:rsid w:val="000934A3"/>
    <w:rsid w:val="000937BB"/>
    <w:rsid w:val="00093824"/>
    <w:rsid w:val="00095600"/>
    <w:rsid w:val="00097187"/>
    <w:rsid w:val="00097C94"/>
    <w:rsid w:val="000A032E"/>
    <w:rsid w:val="000A131D"/>
    <w:rsid w:val="000A411A"/>
    <w:rsid w:val="000A4BDA"/>
    <w:rsid w:val="000A68EB"/>
    <w:rsid w:val="000A6C3F"/>
    <w:rsid w:val="000A750D"/>
    <w:rsid w:val="000B098C"/>
    <w:rsid w:val="000B21CC"/>
    <w:rsid w:val="000B2E15"/>
    <w:rsid w:val="000B3896"/>
    <w:rsid w:val="000B58E1"/>
    <w:rsid w:val="000B64AD"/>
    <w:rsid w:val="000B6AD0"/>
    <w:rsid w:val="000C209E"/>
    <w:rsid w:val="000C540B"/>
    <w:rsid w:val="000C61E8"/>
    <w:rsid w:val="000C794E"/>
    <w:rsid w:val="000C7FE0"/>
    <w:rsid w:val="000D0179"/>
    <w:rsid w:val="000D14CD"/>
    <w:rsid w:val="000D250B"/>
    <w:rsid w:val="000D40E1"/>
    <w:rsid w:val="000D5542"/>
    <w:rsid w:val="000D645B"/>
    <w:rsid w:val="000E4325"/>
    <w:rsid w:val="000E4C18"/>
    <w:rsid w:val="000E52CD"/>
    <w:rsid w:val="000F03DA"/>
    <w:rsid w:val="000F0E31"/>
    <w:rsid w:val="000F1E81"/>
    <w:rsid w:val="000F28F3"/>
    <w:rsid w:val="000F530A"/>
    <w:rsid w:val="000F68AB"/>
    <w:rsid w:val="000F6CC4"/>
    <w:rsid w:val="001018CD"/>
    <w:rsid w:val="00101A3F"/>
    <w:rsid w:val="00102362"/>
    <w:rsid w:val="001056A0"/>
    <w:rsid w:val="00107359"/>
    <w:rsid w:val="00110437"/>
    <w:rsid w:val="00112B26"/>
    <w:rsid w:val="00112FBF"/>
    <w:rsid w:val="00113865"/>
    <w:rsid w:val="00116746"/>
    <w:rsid w:val="00123287"/>
    <w:rsid w:val="00124D15"/>
    <w:rsid w:val="00127A45"/>
    <w:rsid w:val="00131C3A"/>
    <w:rsid w:val="001320D8"/>
    <w:rsid w:val="00132637"/>
    <w:rsid w:val="001327C6"/>
    <w:rsid w:val="001349FB"/>
    <w:rsid w:val="001358D7"/>
    <w:rsid w:val="00135B86"/>
    <w:rsid w:val="001406C8"/>
    <w:rsid w:val="001416E2"/>
    <w:rsid w:val="001429B5"/>
    <w:rsid w:val="00142EA8"/>
    <w:rsid w:val="00142FE1"/>
    <w:rsid w:val="0014579A"/>
    <w:rsid w:val="001547DE"/>
    <w:rsid w:val="00156822"/>
    <w:rsid w:val="00160171"/>
    <w:rsid w:val="00162683"/>
    <w:rsid w:val="00164C03"/>
    <w:rsid w:val="00164F4B"/>
    <w:rsid w:val="00167FD7"/>
    <w:rsid w:val="00170C12"/>
    <w:rsid w:val="001716F0"/>
    <w:rsid w:val="0017242F"/>
    <w:rsid w:val="00172EA4"/>
    <w:rsid w:val="00174E27"/>
    <w:rsid w:val="00176833"/>
    <w:rsid w:val="001779A0"/>
    <w:rsid w:val="001804C8"/>
    <w:rsid w:val="00182871"/>
    <w:rsid w:val="00184B00"/>
    <w:rsid w:val="001909FB"/>
    <w:rsid w:val="00190C9A"/>
    <w:rsid w:val="00196D9E"/>
    <w:rsid w:val="00196F3C"/>
    <w:rsid w:val="00196FA3"/>
    <w:rsid w:val="001A020C"/>
    <w:rsid w:val="001A055F"/>
    <w:rsid w:val="001A0918"/>
    <w:rsid w:val="001A207A"/>
    <w:rsid w:val="001A2B4C"/>
    <w:rsid w:val="001A3D73"/>
    <w:rsid w:val="001A5EF9"/>
    <w:rsid w:val="001A6031"/>
    <w:rsid w:val="001A6D76"/>
    <w:rsid w:val="001A781E"/>
    <w:rsid w:val="001B0E54"/>
    <w:rsid w:val="001B3BB8"/>
    <w:rsid w:val="001B3CBA"/>
    <w:rsid w:val="001B48A1"/>
    <w:rsid w:val="001B6551"/>
    <w:rsid w:val="001B65FF"/>
    <w:rsid w:val="001B7174"/>
    <w:rsid w:val="001B7BE8"/>
    <w:rsid w:val="001C00EA"/>
    <w:rsid w:val="001C3BAB"/>
    <w:rsid w:val="001C434F"/>
    <w:rsid w:val="001C4BD5"/>
    <w:rsid w:val="001C526A"/>
    <w:rsid w:val="001C58CA"/>
    <w:rsid w:val="001C670E"/>
    <w:rsid w:val="001C77DB"/>
    <w:rsid w:val="001D0EB5"/>
    <w:rsid w:val="001D22A1"/>
    <w:rsid w:val="001D3B1B"/>
    <w:rsid w:val="001D463C"/>
    <w:rsid w:val="001D4E0E"/>
    <w:rsid w:val="001E32BD"/>
    <w:rsid w:val="001E3E15"/>
    <w:rsid w:val="001E43DF"/>
    <w:rsid w:val="001E4EBF"/>
    <w:rsid w:val="001E57D0"/>
    <w:rsid w:val="001E5B3E"/>
    <w:rsid w:val="001E6495"/>
    <w:rsid w:val="001E7F7D"/>
    <w:rsid w:val="001F10C9"/>
    <w:rsid w:val="001F2521"/>
    <w:rsid w:val="001F3F47"/>
    <w:rsid w:val="001F3F65"/>
    <w:rsid w:val="001F5A33"/>
    <w:rsid w:val="002017BD"/>
    <w:rsid w:val="002035FB"/>
    <w:rsid w:val="002043FF"/>
    <w:rsid w:val="00205E49"/>
    <w:rsid w:val="00206863"/>
    <w:rsid w:val="00206D5B"/>
    <w:rsid w:val="0021025E"/>
    <w:rsid w:val="00210395"/>
    <w:rsid w:val="00212C86"/>
    <w:rsid w:val="002132ED"/>
    <w:rsid w:val="00214C6C"/>
    <w:rsid w:val="0021559A"/>
    <w:rsid w:val="00216FDF"/>
    <w:rsid w:val="00223640"/>
    <w:rsid w:val="00224753"/>
    <w:rsid w:val="00224F8A"/>
    <w:rsid w:val="00226C11"/>
    <w:rsid w:val="00226FA7"/>
    <w:rsid w:val="00230BCC"/>
    <w:rsid w:val="00231EB5"/>
    <w:rsid w:val="00233860"/>
    <w:rsid w:val="00233A6F"/>
    <w:rsid w:val="00235BB3"/>
    <w:rsid w:val="00236906"/>
    <w:rsid w:val="00240C3D"/>
    <w:rsid w:val="00241FF0"/>
    <w:rsid w:val="002422AA"/>
    <w:rsid w:val="002422AB"/>
    <w:rsid w:val="00242658"/>
    <w:rsid w:val="00242895"/>
    <w:rsid w:val="00242B62"/>
    <w:rsid w:val="00242C63"/>
    <w:rsid w:val="00243109"/>
    <w:rsid w:val="002434D6"/>
    <w:rsid w:val="00245C12"/>
    <w:rsid w:val="00246830"/>
    <w:rsid w:val="002469BF"/>
    <w:rsid w:val="00250111"/>
    <w:rsid w:val="002509B1"/>
    <w:rsid w:val="002523EB"/>
    <w:rsid w:val="00252C29"/>
    <w:rsid w:val="0025326F"/>
    <w:rsid w:val="00254004"/>
    <w:rsid w:val="00254941"/>
    <w:rsid w:val="00254DEF"/>
    <w:rsid w:val="00255C64"/>
    <w:rsid w:val="0025645E"/>
    <w:rsid w:val="002572B6"/>
    <w:rsid w:val="00257B03"/>
    <w:rsid w:val="00261BEE"/>
    <w:rsid w:val="00264E26"/>
    <w:rsid w:val="00266A4F"/>
    <w:rsid w:val="00267372"/>
    <w:rsid w:val="002704D5"/>
    <w:rsid w:val="00270E58"/>
    <w:rsid w:val="00271C51"/>
    <w:rsid w:val="002721E9"/>
    <w:rsid w:val="00272A94"/>
    <w:rsid w:val="00274025"/>
    <w:rsid w:val="00276EF6"/>
    <w:rsid w:val="0027759F"/>
    <w:rsid w:val="002775D4"/>
    <w:rsid w:val="00277EBC"/>
    <w:rsid w:val="00280DEF"/>
    <w:rsid w:val="00281929"/>
    <w:rsid w:val="0028362A"/>
    <w:rsid w:val="0028386E"/>
    <w:rsid w:val="00284AE7"/>
    <w:rsid w:val="002853F0"/>
    <w:rsid w:val="00285903"/>
    <w:rsid w:val="00286715"/>
    <w:rsid w:val="002872CA"/>
    <w:rsid w:val="00290DAE"/>
    <w:rsid w:val="002916B8"/>
    <w:rsid w:val="00291F81"/>
    <w:rsid w:val="00292C45"/>
    <w:rsid w:val="00292F9B"/>
    <w:rsid w:val="002930CF"/>
    <w:rsid w:val="002931F5"/>
    <w:rsid w:val="00295891"/>
    <w:rsid w:val="002A1CD7"/>
    <w:rsid w:val="002A2A41"/>
    <w:rsid w:val="002A2C9B"/>
    <w:rsid w:val="002A3DD8"/>
    <w:rsid w:val="002A4BED"/>
    <w:rsid w:val="002A4FA1"/>
    <w:rsid w:val="002A5389"/>
    <w:rsid w:val="002A5A4E"/>
    <w:rsid w:val="002A6662"/>
    <w:rsid w:val="002A6E63"/>
    <w:rsid w:val="002A727A"/>
    <w:rsid w:val="002A7954"/>
    <w:rsid w:val="002B3142"/>
    <w:rsid w:val="002B4C90"/>
    <w:rsid w:val="002C0CAE"/>
    <w:rsid w:val="002C16AC"/>
    <w:rsid w:val="002C1728"/>
    <w:rsid w:val="002C2A57"/>
    <w:rsid w:val="002C3535"/>
    <w:rsid w:val="002C415D"/>
    <w:rsid w:val="002C4A9E"/>
    <w:rsid w:val="002C64A4"/>
    <w:rsid w:val="002D0BF0"/>
    <w:rsid w:val="002D221B"/>
    <w:rsid w:val="002D4A31"/>
    <w:rsid w:val="002D59B9"/>
    <w:rsid w:val="002D74EE"/>
    <w:rsid w:val="002E11C6"/>
    <w:rsid w:val="002E1604"/>
    <w:rsid w:val="002E1C19"/>
    <w:rsid w:val="002E220D"/>
    <w:rsid w:val="002E2639"/>
    <w:rsid w:val="002E32D9"/>
    <w:rsid w:val="002E7447"/>
    <w:rsid w:val="002F171D"/>
    <w:rsid w:val="002F1865"/>
    <w:rsid w:val="002F20ED"/>
    <w:rsid w:val="002F2311"/>
    <w:rsid w:val="002F2881"/>
    <w:rsid w:val="002F328F"/>
    <w:rsid w:val="002F4827"/>
    <w:rsid w:val="002F5327"/>
    <w:rsid w:val="002F683F"/>
    <w:rsid w:val="003007BD"/>
    <w:rsid w:val="00301F72"/>
    <w:rsid w:val="00304A42"/>
    <w:rsid w:val="00305877"/>
    <w:rsid w:val="00307E47"/>
    <w:rsid w:val="003105D8"/>
    <w:rsid w:val="0031154B"/>
    <w:rsid w:val="00312357"/>
    <w:rsid w:val="003129A2"/>
    <w:rsid w:val="003152F3"/>
    <w:rsid w:val="00317D57"/>
    <w:rsid w:val="003230CD"/>
    <w:rsid w:val="0032366E"/>
    <w:rsid w:val="0032391F"/>
    <w:rsid w:val="00324D96"/>
    <w:rsid w:val="00325592"/>
    <w:rsid w:val="00330EF5"/>
    <w:rsid w:val="00333F5D"/>
    <w:rsid w:val="003359AF"/>
    <w:rsid w:val="0033665E"/>
    <w:rsid w:val="00336A38"/>
    <w:rsid w:val="00336A7A"/>
    <w:rsid w:val="0033783D"/>
    <w:rsid w:val="00340AA5"/>
    <w:rsid w:val="003414BB"/>
    <w:rsid w:val="00342399"/>
    <w:rsid w:val="003434D0"/>
    <w:rsid w:val="00343BA8"/>
    <w:rsid w:val="003470CB"/>
    <w:rsid w:val="003531CC"/>
    <w:rsid w:val="00354583"/>
    <w:rsid w:val="00355039"/>
    <w:rsid w:val="00357B8E"/>
    <w:rsid w:val="00357E33"/>
    <w:rsid w:val="00360E18"/>
    <w:rsid w:val="00360FF6"/>
    <w:rsid w:val="003627A4"/>
    <w:rsid w:val="0036386F"/>
    <w:rsid w:val="003644F2"/>
    <w:rsid w:val="003660CB"/>
    <w:rsid w:val="0036623B"/>
    <w:rsid w:val="00367459"/>
    <w:rsid w:val="003710CE"/>
    <w:rsid w:val="003715AE"/>
    <w:rsid w:val="00372AD2"/>
    <w:rsid w:val="00374591"/>
    <w:rsid w:val="003775D8"/>
    <w:rsid w:val="00377CE1"/>
    <w:rsid w:val="00381762"/>
    <w:rsid w:val="00381D2B"/>
    <w:rsid w:val="00382C3C"/>
    <w:rsid w:val="0038392E"/>
    <w:rsid w:val="00384D8C"/>
    <w:rsid w:val="0038792A"/>
    <w:rsid w:val="00390EB1"/>
    <w:rsid w:val="003913AE"/>
    <w:rsid w:val="00392340"/>
    <w:rsid w:val="00394762"/>
    <w:rsid w:val="00395EF0"/>
    <w:rsid w:val="00396286"/>
    <w:rsid w:val="003A2D79"/>
    <w:rsid w:val="003A316F"/>
    <w:rsid w:val="003A3949"/>
    <w:rsid w:val="003A53DA"/>
    <w:rsid w:val="003A589A"/>
    <w:rsid w:val="003A6DDB"/>
    <w:rsid w:val="003A7E4C"/>
    <w:rsid w:val="003B1593"/>
    <w:rsid w:val="003B1CE3"/>
    <w:rsid w:val="003B2249"/>
    <w:rsid w:val="003B2B01"/>
    <w:rsid w:val="003B3FA4"/>
    <w:rsid w:val="003B49AA"/>
    <w:rsid w:val="003B4D63"/>
    <w:rsid w:val="003B6B3C"/>
    <w:rsid w:val="003B75A7"/>
    <w:rsid w:val="003B7FF2"/>
    <w:rsid w:val="003C07E0"/>
    <w:rsid w:val="003C0D1C"/>
    <w:rsid w:val="003C4C8B"/>
    <w:rsid w:val="003D0B38"/>
    <w:rsid w:val="003D1E05"/>
    <w:rsid w:val="003D20E4"/>
    <w:rsid w:val="003D2169"/>
    <w:rsid w:val="003D26D9"/>
    <w:rsid w:val="003D2D76"/>
    <w:rsid w:val="003D4965"/>
    <w:rsid w:val="003D4AFB"/>
    <w:rsid w:val="003D4BAD"/>
    <w:rsid w:val="003D75F0"/>
    <w:rsid w:val="003E0A68"/>
    <w:rsid w:val="003E186D"/>
    <w:rsid w:val="003E36AF"/>
    <w:rsid w:val="003E46A9"/>
    <w:rsid w:val="003E593C"/>
    <w:rsid w:val="003E7C6A"/>
    <w:rsid w:val="003F2FB6"/>
    <w:rsid w:val="003F3556"/>
    <w:rsid w:val="003F40FF"/>
    <w:rsid w:val="003F5338"/>
    <w:rsid w:val="003F55F8"/>
    <w:rsid w:val="003F6100"/>
    <w:rsid w:val="0040075A"/>
    <w:rsid w:val="00401B88"/>
    <w:rsid w:val="00403B1B"/>
    <w:rsid w:val="00404934"/>
    <w:rsid w:val="0040723C"/>
    <w:rsid w:val="00412A2F"/>
    <w:rsid w:val="004144EA"/>
    <w:rsid w:val="00415F17"/>
    <w:rsid w:val="004162D8"/>
    <w:rsid w:val="00416902"/>
    <w:rsid w:val="00416AA4"/>
    <w:rsid w:val="004179DE"/>
    <w:rsid w:val="00420036"/>
    <w:rsid w:val="00420AFA"/>
    <w:rsid w:val="004215F3"/>
    <w:rsid w:val="00421886"/>
    <w:rsid w:val="00421B3B"/>
    <w:rsid w:val="00421CEC"/>
    <w:rsid w:val="004234B7"/>
    <w:rsid w:val="00424AE6"/>
    <w:rsid w:val="00424CBC"/>
    <w:rsid w:val="004264FE"/>
    <w:rsid w:val="00430668"/>
    <w:rsid w:val="004325D1"/>
    <w:rsid w:val="00432BB1"/>
    <w:rsid w:val="004332F2"/>
    <w:rsid w:val="00433699"/>
    <w:rsid w:val="00434ADD"/>
    <w:rsid w:val="00437849"/>
    <w:rsid w:val="004424DD"/>
    <w:rsid w:val="0044489C"/>
    <w:rsid w:val="004451B7"/>
    <w:rsid w:val="00445B39"/>
    <w:rsid w:val="00446CAD"/>
    <w:rsid w:val="00450944"/>
    <w:rsid w:val="00451418"/>
    <w:rsid w:val="00451C27"/>
    <w:rsid w:val="004524C6"/>
    <w:rsid w:val="0045376D"/>
    <w:rsid w:val="00455E25"/>
    <w:rsid w:val="00455F3F"/>
    <w:rsid w:val="004561E4"/>
    <w:rsid w:val="00460CBE"/>
    <w:rsid w:val="00461C97"/>
    <w:rsid w:val="0046260F"/>
    <w:rsid w:val="00464C7B"/>
    <w:rsid w:val="004654B4"/>
    <w:rsid w:val="00465573"/>
    <w:rsid w:val="00466D24"/>
    <w:rsid w:val="004671A1"/>
    <w:rsid w:val="004734D6"/>
    <w:rsid w:val="004736E9"/>
    <w:rsid w:val="004736EC"/>
    <w:rsid w:val="00473CCF"/>
    <w:rsid w:val="0047416E"/>
    <w:rsid w:val="00474486"/>
    <w:rsid w:val="00474FF2"/>
    <w:rsid w:val="00476759"/>
    <w:rsid w:val="00480432"/>
    <w:rsid w:val="00481B35"/>
    <w:rsid w:val="00482670"/>
    <w:rsid w:val="004837B5"/>
    <w:rsid w:val="004876D7"/>
    <w:rsid w:val="0049159E"/>
    <w:rsid w:val="00491F2D"/>
    <w:rsid w:val="00492859"/>
    <w:rsid w:val="00492D68"/>
    <w:rsid w:val="004931C1"/>
    <w:rsid w:val="0049410E"/>
    <w:rsid w:val="00495151"/>
    <w:rsid w:val="004958B3"/>
    <w:rsid w:val="00495CA4"/>
    <w:rsid w:val="0049606D"/>
    <w:rsid w:val="004972F1"/>
    <w:rsid w:val="004974D1"/>
    <w:rsid w:val="004A06C2"/>
    <w:rsid w:val="004A16C1"/>
    <w:rsid w:val="004A256E"/>
    <w:rsid w:val="004A3C00"/>
    <w:rsid w:val="004A53F7"/>
    <w:rsid w:val="004A5BC0"/>
    <w:rsid w:val="004A5C5D"/>
    <w:rsid w:val="004A6F3C"/>
    <w:rsid w:val="004A72BE"/>
    <w:rsid w:val="004A78EB"/>
    <w:rsid w:val="004B15FA"/>
    <w:rsid w:val="004B1EA1"/>
    <w:rsid w:val="004B37CF"/>
    <w:rsid w:val="004B3E31"/>
    <w:rsid w:val="004B5B23"/>
    <w:rsid w:val="004C144F"/>
    <w:rsid w:val="004C318D"/>
    <w:rsid w:val="004C437B"/>
    <w:rsid w:val="004C4E0B"/>
    <w:rsid w:val="004D0218"/>
    <w:rsid w:val="004D1B90"/>
    <w:rsid w:val="004D39CD"/>
    <w:rsid w:val="004D403F"/>
    <w:rsid w:val="004D4FB3"/>
    <w:rsid w:val="004D55B8"/>
    <w:rsid w:val="004D6226"/>
    <w:rsid w:val="004D63E0"/>
    <w:rsid w:val="004D6CAC"/>
    <w:rsid w:val="004D79E1"/>
    <w:rsid w:val="004E2C55"/>
    <w:rsid w:val="004E33DB"/>
    <w:rsid w:val="004E5424"/>
    <w:rsid w:val="004E6B2A"/>
    <w:rsid w:val="004E7126"/>
    <w:rsid w:val="004E7193"/>
    <w:rsid w:val="004E73A1"/>
    <w:rsid w:val="004F1F85"/>
    <w:rsid w:val="004F3A56"/>
    <w:rsid w:val="004F581D"/>
    <w:rsid w:val="004F69A4"/>
    <w:rsid w:val="004F6CE7"/>
    <w:rsid w:val="004F7B99"/>
    <w:rsid w:val="005026DA"/>
    <w:rsid w:val="00504808"/>
    <w:rsid w:val="005051E6"/>
    <w:rsid w:val="00505298"/>
    <w:rsid w:val="005056E5"/>
    <w:rsid w:val="00507175"/>
    <w:rsid w:val="005075C0"/>
    <w:rsid w:val="0051078E"/>
    <w:rsid w:val="00510AF0"/>
    <w:rsid w:val="00511673"/>
    <w:rsid w:val="00512D4F"/>
    <w:rsid w:val="00513766"/>
    <w:rsid w:val="0051414F"/>
    <w:rsid w:val="005143D6"/>
    <w:rsid w:val="0051527C"/>
    <w:rsid w:val="005159CF"/>
    <w:rsid w:val="00515A43"/>
    <w:rsid w:val="00515D36"/>
    <w:rsid w:val="0051623E"/>
    <w:rsid w:val="00520346"/>
    <w:rsid w:val="0052504A"/>
    <w:rsid w:val="00525C7D"/>
    <w:rsid w:val="0052613E"/>
    <w:rsid w:val="00526561"/>
    <w:rsid w:val="005279A3"/>
    <w:rsid w:val="00527B77"/>
    <w:rsid w:val="00532415"/>
    <w:rsid w:val="00533404"/>
    <w:rsid w:val="00533CF2"/>
    <w:rsid w:val="005353AE"/>
    <w:rsid w:val="0053544F"/>
    <w:rsid w:val="00535A12"/>
    <w:rsid w:val="00541AC4"/>
    <w:rsid w:val="00544126"/>
    <w:rsid w:val="0054425F"/>
    <w:rsid w:val="0054730A"/>
    <w:rsid w:val="00547D53"/>
    <w:rsid w:val="00547D98"/>
    <w:rsid w:val="005504B2"/>
    <w:rsid w:val="005516F7"/>
    <w:rsid w:val="005525AA"/>
    <w:rsid w:val="00554496"/>
    <w:rsid w:val="005545B3"/>
    <w:rsid w:val="0055582A"/>
    <w:rsid w:val="00555E28"/>
    <w:rsid w:val="00556340"/>
    <w:rsid w:val="00561B58"/>
    <w:rsid w:val="00562778"/>
    <w:rsid w:val="00565250"/>
    <w:rsid w:val="00566432"/>
    <w:rsid w:val="00566CCF"/>
    <w:rsid w:val="00566E1B"/>
    <w:rsid w:val="00567E6B"/>
    <w:rsid w:val="00567F7D"/>
    <w:rsid w:val="005707D0"/>
    <w:rsid w:val="005739DE"/>
    <w:rsid w:val="00573DE0"/>
    <w:rsid w:val="00574593"/>
    <w:rsid w:val="0057688F"/>
    <w:rsid w:val="00581860"/>
    <w:rsid w:val="00581C54"/>
    <w:rsid w:val="0058320B"/>
    <w:rsid w:val="00583A14"/>
    <w:rsid w:val="005842DA"/>
    <w:rsid w:val="005857F6"/>
    <w:rsid w:val="00585AAD"/>
    <w:rsid w:val="00585B5A"/>
    <w:rsid w:val="00585D35"/>
    <w:rsid w:val="00590E21"/>
    <w:rsid w:val="00591544"/>
    <w:rsid w:val="00591B04"/>
    <w:rsid w:val="00594106"/>
    <w:rsid w:val="00594987"/>
    <w:rsid w:val="00595CF8"/>
    <w:rsid w:val="005A20D2"/>
    <w:rsid w:val="005A3768"/>
    <w:rsid w:val="005A3E76"/>
    <w:rsid w:val="005A7041"/>
    <w:rsid w:val="005B1624"/>
    <w:rsid w:val="005B2AFE"/>
    <w:rsid w:val="005B5185"/>
    <w:rsid w:val="005C1C0C"/>
    <w:rsid w:val="005C3495"/>
    <w:rsid w:val="005C391A"/>
    <w:rsid w:val="005C45D9"/>
    <w:rsid w:val="005C7BB8"/>
    <w:rsid w:val="005D0638"/>
    <w:rsid w:val="005D14C0"/>
    <w:rsid w:val="005D1CFF"/>
    <w:rsid w:val="005D2194"/>
    <w:rsid w:val="005D290F"/>
    <w:rsid w:val="005D323F"/>
    <w:rsid w:val="005D3629"/>
    <w:rsid w:val="005D5FA3"/>
    <w:rsid w:val="005D79FD"/>
    <w:rsid w:val="005D7AF6"/>
    <w:rsid w:val="005E2966"/>
    <w:rsid w:val="005E2D94"/>
    <w:rsid w:val="005E38A4"/>
    <w:rsid w:val="005E39A3"/>
    <w:rsid w:val="005E4D26"/>
    <w:rsid w:val="005E55C4"/>
    <w:rsid w:val="005F06CE"/>
    <w:rsid w:val="005F210A"/>
    <w:rsid w:val="005F2BFC"/>
    <w:rsid w:val="005F4B52"/>
    <w:rsid w:val="005F774E"/>
    <w:rsid w:val="00603771"/>
    <w:rsid w:val="00603A45"/>
    <w:rsid w:val="0060437A"/>
    <w:rsid w:val="0060496B"/>
    <w:rsid w:val="00604AB1"/>
    <w:rsid w:val="006057E6"/>
    <w:rsid w:val="0060585C"/>
    <w:rsid w:val="00606712"/>
    <w:rsid w:val="00607BF7"/>
    <w:rsid w:val="006107A7"/>
    <w:rsid w:val="00610B9A"/>
    <w:rsid w:val="006121FC"/>
    <w:rsid w:val="006123C5"/>
    <w:rsid w:val="00613F0F"/>
    <w:rsid w:val="00616C1D"/>
    <w:rsid w:val="00616F5C"/>
    <w:rsid w:val="00617124"/>
    <w:rsid w:val="00617C2A"/>
    <w:rsid w:val="00620D96"/>
    <w:rsid w:val="00620F19"/>
    <w:rsid w:val="00621DA3"/>
    <w:rsid w:val="00621F0B"/>
    <w:rsid w:val="0062248C"/>
    <w:rsid w:val="006248B2"/>
    <w:rsid w:val="006262FD"/>
    <w:rsid w:val="00626AFE"/>
    <w:rsid w:val="006276B7"/>
    <w:rsid w:val="00632B9E"/>
    <w:rsid w:val="0063484A"/>
    <w:rsid w:val="0063581D"/>
    <w:rsid w:val="00636FB8"/>
    <w:rsid w:val="006372AA"/>
    <w:rsid w:val="006415FC"/>
    <w:rsid w:val="006429B3"/>
    <w:rsid w:val="006434AF"/>
    <w:rsid w:val="00643AB2"/>
    <w:rsid w:val="00644D2C"/>
    <w:rsid w:val="00645235"/>
    <w:rsid w:val="006455D8"/>
    <w:rsid w:val="00645EF6"/>
    <w:rsid w:val="00646F63"/>
    <w:rsid w:val="006501BB"/>
    <w:rsid w:val="00650DF8"/>
    <w:rsid w:val="00651009"/>
    <w:rsid w:val="00651194"/>
    <w:rsid w:val="00651409"/>
    <w:rsid w:val="006517D6"/>
    <w:rsid w:val="00651F6C"/>
    <w:rsid w:val="006535D8"/>
    <w:rsid w:val="00653998"/>
    <w:rsid w:val="00654DB6"/>
    <w:rsid w:val="00656EBC"/>
    <w:rsid w:val="00657DB0"/>
    <w:rsid w:val="00662940"/>
    <w:rsid w:val="006642DE"/>
    <w:rsid w:val="0066547D"/>
    <w:rsid w:val="006667A6"/>
    <w:rsid w:val="00667286"/>
    <w:rsid w:val="0067111A"/>
    <w:rsid w:val="00671A4C"/>
    <w:rsid w:val="0067229C"/>
    <w:rsid w:val="006724FE"/>
    <w:rsid w:val="0067315C"/>
    <w:rsid w:val="00677766"/>
    <w:rsid w:val="00677811"/>
    <w:rsid w:val="00677E76"/>
    <w:rsid w:val="006804C0"/>
    <w:rsid w:val="0068127D"/>
    <w:rsid w:val="00682379"/>
    <w:rsid w:val="00683ADB"/>
    <w:rsid w:val="0068797E"/>
    <w:rsid w:val="00687D2F"/>
    <w:rsid w:val="00690C28"/>
    <w:rsid w:val="00690ED2"/>
    <w:rsid w:val="00691406"/>
    <w:rsid w:val="00691EFC"/>
    <w:rsid w:val="00694D53"/>
    <w:rsid w:val="006950EC"/>
    <w:rsid w:val="006960C1"/>
    <w:rsid w:val="00696917"/>
    <w:rsid w:val="006A3E8E"/>
    <w:rsid w:val="006A47B6"/>
    <w:rsid w:val="006A5E5B"/>
    <w:rsid w:val="006A6802"/>
    <w:rsid w:val="006A7E2F"/>
    <w:rsid w:val="006B324A"/>
    <w:rsid w:val="006B4C6C"/>
    <w:rsid w:val="006B6233"/>
    <w:rsid w:val="006B625D"/>
    <w:rsid w:val="006B6778"/>
    <w:rsid w:val="006B7FC2"/>
    <w:rsid w:val="006C12D6"/>
    <w:rsid w:val="006C2E4E"/>
    <w:rsid w:val="006C32F5"/>
    <w:rsid w:val="006C4065"/>
    <w:rsid w:val="006C4A2D"/>
    <w:rsid w:val="006C4A5C"/>
    <w:rsid w:val="006C5508"/>
    <w:rsid w:val="006C6908"/>
    <w:rsid w:val="006C70F9"/>
    <w:rsid w:val="006D2082"/>
    <w:rsid w:val="006D3876"/>
    <w:rsid w:val="006D4F0A"/>
    <w:rsid w:val="006D6859"/>
    <w:rsid w:val="006E1B04"/>
    <w:rsid w:val="006E2FE9"/>
    <w:rsid w:val="006E3BBC"/>
    <w:rsid w:val="006E58B0"/>
    <w:rsid w:val="006E6547"/>
    <w:rsid w:val="006F015D"/>
    <w:rsid w:val="006F2480"/>
    <w:rsid w:val="006F260D"/>
    <w:rsid w:val="006F32E9"/>
    <w:rsid w:val="006F4CF3"/>
    <w:rsid w:val="006F4EDD"/>
    <w:rsid w:val="006F50FD"/>
    <w:rsid w:val="006F5EB1"/>
    <w:rsid w:val="00700C07"/>
    <w:rsid w:val="00704792"/>
    <w:rsid w:val="00704C17"/>
    <w:rsid w:val="00705E3D"/>
    <w:rsid w:val="007104B5"/>
    <w:rsid w:val="00711FA3"/>
    <w:rsid w:val="00711FCD"/>
    <w:rsid w:val="0071236E"/>
    <w:rsid w:val="00712D05"/>
    <w:rsid w:val="00712D5D"/>
    <w:rsid w:val="00713BD9"/>
    <w:rsid w:val="00714540"/>
    <w:rsid w:val="00716DAD"/>
    <w:rsid w:val="00716FF6"/>
    <w:rsid w:val="0072062E"/>
    <w:rsid w:val="00721789"/>
    <w:rsid w:val="007247A3"/>
    <w:rsid w:val="007276C6"/>
    <w:rsid w:val="00727C80"/>
    <w:rsid w:val="00730F60"/>
    <w:rsid w:val="007324E7"/>
    <w:rsid w:val="007339CA"/>
    <w:rsid w:val="00734162"/>
    <w:rsid w:val="00734D5D"/>
    <w:rsid w:val="007352CE"/>
    <w:rsid w:val="007363D9"/>
    <w:rsid w:val="00737102"/>
    <w:rsid w:val="00737EE5"/>
    <w:rsid w:val="00740373"/>
    <w:rsid w:val="00741199"/>
    <w:rsid w:val="00745F04"/>
    <w:rsid w:val="007469DD"/>
    <w:rsid w:val="007475BF"/>
    <w:rsid w:val="00747C85"/>
    <w:rsid w:val="00750FFD"/>
    <w:rsid w:val="007526C7"/>
    <w:rsid w:val="00752FFA"/>
    <w:rsid w:val="0075372C"/>
    <w:rsid w:val="0075388E"/>
    <w:rsid w:val="00754EFF"/>
    <w:rsid w:val="007561B9"/>
    <w:rsid w:val="007570A9"/>
    <w:rsid w:val="00761E41"/>
    <w:rsid w:val="00763CB5"/>
    <w:rsid w:val="00763FDB"/>
    <w:rsid w:val="00764408"/>
    <w:rsid w:val="007647E8"/>
    <w:rsid w:val="007652AD"/>
    <w:rsid w:val="00765414"/>
    <w:rsid w:val="00770166"/>
    <w:rsid w:val="007716BB"/>
    <w:rsid w:val="00772262"/>
    <w:rsid w:val="00774994"/>
    <w:rsid w:val="00776D40"/>
    <w:rsid w:val="007772BE"/>
    <w:rsid w:val="00777D6A"/>
    <w:rsid w:val="0078083E"/>
    <w:rsid w:val="00780A67"/>
    <w:rsid w:val="00781968"/>
    <w:rsid w:val="0078226E"/>
    <w:rsid w:val="007835C2"/>
    <w:rsid w:val="00786CB0"/>
    <w:rsid w:val="0078728D"/>
    <w:rsid w:val="00790D0C"/>
    <w:rsid w:val="00791E99"/>
    <w:rsid w:val="00792A33"/>
    <w:rsid w:val="00794827"/>
    <w:rsid w:val="00794BA8"/>
    <w:rsid w:val="007A221E"/>
    <w:rsid w:val="007A3BD3"/>
    <w:rsid w:val="007A57AB"/>
    <w:rsid w:val="007A5DD3"/>
    <w:rsid w:val="007A64FB"/>
    <w:rsid w:val="007A6A95"/>
    <w:rsid w:val="007B0B34"/>
    <w:rsid w:val="007B2B3E"/>
    <w:rsid w:val="007B3497"/>
    <w:rsid w:val="007B3DE0"/>
    <w:rsid w:val="007B4F39"/>
    <w:rsid w:val="007B5BD6"/>
    <w:rsid w:val="007B71DA"/>
    <w:rsid w:val="007B78B6"/>
    <w:rsid w:val="007B7FE7"/>
    <w:rsid w:val="007C3035"/>
    <w:rsid w:val="007C3B3E"/>
    <w:rsid w:val="007C464A"/>
    <w:rsid w:val="007D0864"/>
    <w:rsid w:val="007D2DD5"/>
    <w:rsid w:val="007D36F3"/>
    <w:rsid w:val="007D6B35"/>
    <w:rsid w:val="007D7884"/>
    <w:rsid w:val="007D7EDF"/>
    <w:rsid w:val="007E08D6"/>
    <w:rsid w:val="007E1603"/>
    <w:rsid w:val="007E1B12"/>
    <w:rsid w:val="007E31EC"/>
    <w:rsid w:val="007E37EF"/>
    <w:rsid w:val="007E3CD3"/>
    <w:rsid w:val="007E3EB8"/>
    <w:rsid w:val="007E4533"/>
    <w:rsid w:val="007E4BC6"/>
    <w:rsid w:val="007E4C60"/>
    <w:rsid w:val="007E4FC8"/>
    <w:rsid w:val="007E6D5B"/>
    <w:rsid w:val="007E72C5"/>
    <w:rsid w:val="007F1006"/>
    <w:rsid w:val="007F32AB"/>
    <w:rsid w:val="007F5A3F"/>
    <w:rsid w:val="007F62A8"/>
    <w:rsid w:val="007F640E"/>
    <w:rsid w:val="00803AE8"/>
    <w:rsid w:val="00804051"/>
    <w:rsid w:val="0080445D"/>
    <w:rsid w:val="008053B1"/>
    <w:rsid w:val="008054CA"/>
    <w:rsid w:val="00806C72"/>
    <w:rsid w:val="008101AF"/>
    <w:rsid w:val="008112A2"/>
    <w:rsid w:val="008131B2"/>
    <w:rsid w:val="00814AE2"/>
    <w:rsid w:val="00816209"/>
    <w:rsid w:val="00817092"/>
    <w:rsid w:val="00820428"/>
    <w:rsid w:val="00820D77"/>
    <w:rsid w:val="00821F81"/>
    <w:rsid w:val="0082235F"/>
    <w:rsid w:val="0082241B"/>
    <w:rsid w:val="00826BD0"/>
    <w:rsid w:val="00826C36"/>
    <w:rsid w:val="00827E0D"/>
    <w:rsid w:val="00831715"/>
    <w:rsid w:val="008325D5"/>
    <w:rsid w:val="0083387F"/>
    <w:rsid w:val="00835244"/>
    <w:rsid w:val="00835D31"/>
    <w:rsid w:val="00836416"/>
    <w:rsid w:val="008371DB"/>
    <w:rsid w:val="008403DB"/>
    <w:rsid w:val="0084378B"/>
    <w:rsid w:val="00844B89"/>
    <w:rsid w:val="00845B72"/>
    <w:rsid w:val="00850823"/>
    <w:rsid w:val="00853FEE"/>
    <w:rsid w:val="008549E3"/>
    <w:rsid w:val="008560F9"/>
    <w:rsid w:val="0085625B"/>
    <w:rsid w:val="00861A9F"/>
    <w:rsid w:val="008625FA"/>
    <w:rsid w:val="00862910"/>
    <w:rsid w:val="00862E67"/>
    <w:rsid w:val="00865142"/>
    <w:rsid w:val="0086556A"/>
    <w:rsid w:val="0086591E"/>
    <w:rsid w:val="00866C51"/>
    <w:rsid w:val="00870112"/>
    <w:rsid w:val="00871075"/>
    <w:rsid w:val="00876A05"/>
    <w:rsid w:val="008815BB"/>
    <w:rsid w:val="00882CF0"/>
    <w:rsid w:val="00883DB8"/>
    <w:rsid w:val="00883FBC"/>
    <w:rsid w:val="00884E37"/>
    <w:rsid w:val="008853A4"/>
    <w:rsid w:val="008854B0"/>
    <w:rsid w:val="008856DF"/>
    <w:rsid w:val="00886D67"/>
    <w:rsid w:val="00890917"/>
    <w:rsid w:val="008919EB"/>
    <w:rsid w:val="00891AE7"/>
    <w:rsid w:val="00892E50"/>
    <w:rsid w:val="0089326A"/>
    <w:rsid w:val="00893766"/>
    <w:rsid w:val="00894FFF"/>
    <w:rsid w:val="008958E5"/>
    <w:rsid w:val="00896118"/>
    <w:rsid w:val="00897F4A"/>
    <w:rsid w:val="008A033D"/>
    <w:rsid w:val="008A0A7C"/>
    <w:rsid w:val="008B05A5"/>
    <w:rsid w:val="008B38D1"/>
    <w:rsid w:val="008B7210"/>
    <w:rsid w:val="008C02B3"/>
    <w:rsid w:val="008C2EA4"/>
    <w:rsid w:val="008C57FE"/>
    <w:rsid w:val="008C7F73"/>
    <w:rsid w:val="008D0704"/>
    <w:rsid w:val="008D18C6"/>
    <w:rsid w:val="008D52F7"/>
    <w:rsid w:val="008D6E4A"/>
    <w:rsid w:val="008E20C8"/>
    <w:rsid w:val="008E35B0"/>
    <w:rsid w:val="008E3D2C"/>
    <w:rsid w:val="008E4581"/>
    <w:rsid w:val="008E5069"/>
    <w:rsid w:val="008E5CE1"/>
    <w:rsid w:val="008F01D0"/>
    <w:rsid w:val="008F489B"/>
    <w:rsid w:val="008F60C6"/>
    <w:rsid w:val="008F6818"/>
    <w:rsid w:val="008F7326"/>
    <w:rsid w:val="008F7A3A"/>
    <w:rsid w:val="00900EB9"/>
    <w:rsid w:val="009019AF"/>
    <w:rsid w:val="00902F04"/>
    <w:rsid w:val="00902FD6"/>
    <w:rsid w:val="0090390E"/>
    <w:rsid w:val="00906C93"/>
    <w:rsid w:val="00907103"/>
    <w:rsid w:val="00907E4B"/>
    <w:rsid w:val="00910827"/>
    <w:rsid w:val="009128E6"/>
    <w:rsid w:val="00913E46"/>
    <w:rsid w:val="00914046"/>
    <w:rsid w:val="00917892"/>
    <w:rsid w:val="0092067F"/>
    <w:rsid w:val="009209D1"/>
    <w:rsid w:val="00922855"/>
    <w:rsid w:val="00924053"/>
    <w:rsid w:val="009240DD"/>
    <w:rsid w:val="009243D7"/>
    <w:rsid w:val="00926DB8"/>
    <w:rsid w:val="0092779F"/>
    <w:rsid w:val="009319FC"/>
    <w:rsid w:val="00931C87"/>
    <w:rsid w:val="00931D2B"/>
    <w:rsid w:val="00933C27"/>
    <w:rsid w:val="00934BB6"/>
    <w:rsid w:val="009370AF"/>
    <w:rsid w:val="00941123"/>
    <w:rsid w:val="00942373"/>
    <w:rsid w:val="0094240A"/>
    <w:rsid w:val="00943501"/>
    <w:rsid w:val="009439C6"/>
    <w:rsid w:val="00945555"/>
    <w:rsid w:val="00946065"/>
    <w:rsid w:val="00946E3E"/>
    <w:rsid w:val="009511B9"/>
    <w:rsid w:val="00953154"/>
    <w:rsid w:val="00953612"/>
    <w:rsid w:val="00954026"/>
    <w:rsid w:val="00955A7E"/>
    <w:rsid w:val="009566A6"/>
    <w:rsid w:val="0095748F"/>
    <w:rsid w:val="00957EC2"/>
    <w:rsid w:val="0096054E"/>
    <w:rsid w:val="009664A6"/>
    <w:rsid w:val="00966B32"/>
    <w:rsid w:val="00966EDD"/>
    <w:rsid w:val="00967238"/>
    <w:rsid w:val="00967A52"/>
    <w:rsid w:val="00967B0B"/>
    <w:rsid w:val="00971D33"/>
    <w:rsid w:val="009741E5"/>
    <w:rsid w:val="00974FB4"/>
    <w:rsid w:val="009772B1"/>
    <w:rsid w:val="0098146F"/>
    <w:rsid w:val="0098288B"/>
    <w:rsid w:val="009838A3"/>
    <w:rsid w:val="00984434"/>
    <w:rsid w:val="00984B25"/>
    <w:rsid w:val="009850F8"/>
    <w:rsid w:val="0098585E"/>
    <w:rsid w:val="00985EA0"/>
    <w:rsid w:val="00986642"/>
    <w:rsid w:val="00990C86"/>
    <w:rsid w:val="00994AB6"/>
    <w:rsid w:val="009959A5"/>
    <w:rsid w:val="00995DBC"/>
    <w:rsid w:val="00996F47"/>
    <w:rsid w:val="00997B3F"/>
    <w:rsid w:val="009A02A9"/>
    <w:rsid w:val="009A2409"/>
    <w:rsid w:val="009A25E2"/>
    <w:rsid w:val="009A2B70"/>
    <w:rsid w:val="009A4547"/>
    <w:rsid w:val="009A5DC5"/>
    <w:rsid w:val="009A7BFC"/>
    <w:rsid w:val="009A7F7B"/>
    <w:rsid w:val="009B0B21"/>
    <w:rsid w:val="009B1459"/>
    <w:rsid w:val="009B5044"/>
    <w:rsid w:val="009B5627"/>
    <w:rsid w:val="009C0FC0"/>
    <w:rsid w:val="009C1CB8"/>
    <w:rsid w:val="009C1EAC"/>
    <w:rsid w:val="009C4B94"/>
    <w:rsid w:val="009C7BC1"/>
    <w:rsid w:val="009D122A"/>
    <w:rsid w:val="009D176B"/>
    <w:rsid w:val="009D2047"/>
    <w:rsid w:val="009D342C"/>
    <w:rsid w:val="009D3E37"/>
    <w:rsid w:val="009D4095"/>
    <w:rsid w:val="009D5200"/>
    <w:rsid w:val="009E0009"/>
    <w:rsid w:val="009E4CA4"/>
    <w:rsid w:val="009E572B"/>
    <w:rsid w:val="009E6922"/>
    <w:rsid w:val="009F251E"/>
    <w:rsid w:val="009F2F89"/>
    <w:rsid w:val="009F558A"/>
    <w:rsid w:val="009F6397"/>
    <w:rsid w:val="00A00143"/>
    <w:rsid w:val="00A01CA7"/>
    <w:rsid w:val="00A01EAE"/>
    <w:rsid w:val="00A0236C"/>
    <w:rsid w:val="00A02F0C"/>
    <w:rsid w:val="00A04C18"/>
    <w:rsid w:val="00A0565E"/>
    <w:rsid w:val="00A056EF"/>
    <w:rsid w:val="00A06712"/>
    <w:rsid w:val="00A0674D"/>
    <w:rsid w:val="00A074E0"/>
    <w:rsid w:val="00A07C04"/>
    <w:rsid w:val="00A07F25"/>
    <w:rsid w:val="00A10294"/>
    <w:rsid w:val="00A1287E"/>
    <w:rsid w:val="00A12A64"/>
    <w:rsid w:val="00A15B26"/>
    <w:rsid w:val="00A16A49"/>
    <w:rsid w:val="00A17D04"/>
    <w:rsid w:val="00A2175B"/>
    <w:rsid w:val="00A22CFD"/>
    <w:rsid w:val="00A22D13"/>
    <w:rsid w:val="00A278B2"/>
    <w:rsid w:val="00A27C5B"/>
    <w:rsid w:val="00A27CD4"/>
    <w:rsid w:val="00A30DF6"/>
    <w:rsid w:val="00A31555"/>
    <w:rsid w:val="00A32B2D"/>
    <w:rsid w:val="00A3472D"/>
    <w:rsid w:val="00A43145"/>
    <w:rsid w:val="00A441EF"/>
    <w:rsid w:val="00A46661"/>
    <w:rsid w:val="00A477B8"/>
    <w:rsid w:val="00A47976"/>
    <w:rsid w:val="00A47B4D"/>
    <w:rsid w:val="00A50C48"/>
    <w:rsid w:val="00A52219"/>
    <w:rsid w:val="00A5271C"/>
    <w:rsid w:val="00A528A1"/>
    <w:rsid w:val="00A543C3"/>
    <w:rsid w:val="00A54F9A"/>
    <w:rsid w:val="00A57A33"/>
    <w:rsid w:val="00A57BD1"/>
    <w:rsid w:val="00A60D64"/>
    <w:rsid w:val="00A619DF"/>
    <w:rsid w:val="00A62C38"/>
    <w:rsid w:val="00A63678"/>
    <w:rsid w:val="00A66B84"/>
    <w:rsid w:val="00A67798"/>
    <w:rsid w:val="00A70131"/>
    <w:rsid w:val="00A70A43"/>
    <w:rsid w:val="00A71102"/>
    <w:rsid w:val="00A71605"/>
    <w:rsid w:val="00A74865"/>
    <w:rsid w:val="00A752C4"/>
    <w:rsid w:val="00A7686A"/>
    <w:rsid w:val="00A76875"/>
    <w:rsid w:val="00A76DC2"/>
    <w:rsid w:val="00A818BE"/>
    <w:rsid w:val="00A81DE4"/>
    <w:rsid w:val="00A8270C"/>
    <w:rsid w:val="00A82A64"/>
    <w:rsid w:val="00A85255"/>
    <w:rsid w:val="00A85CD5"/>
    <w:rsid w:val="00A86000"/>
    <w:rsid w:val="00A86231"/>
    <w:rsid w:val="00A86C34"/>
    <w:rsid w:val="00A94625"/>
    <w:rsid w:val="00A95A6F"/>
    <w:rsid w:val="00A95C8D"/>
    <w:rsid w:val="00A96B8D"/>
    <w:rsid w:val="00A9775F"/>
    <w:rsid w:val="00AA2794"/>
    <w:rsid w:val="00AA2880"/>
    <w:rsid w:val="00AA2E2F"/>
    <w:rsid w:val="00AA4B76"/>
    <w:rsid w:val="00AA5032"/>
    <w:rsid w:val="00AA74BE"/>
    <w:rsid w:val="00AB1C1A"/>
    <w:rsid w:val="00AB1F5F"/>
    <w:rsid w:val="00AB3D0C"/>
    <w:rsid w:val="00AB634D"/>
    <w:rsid w:val="00AB6A9A"/>
    <w:rsid w:val="00AB70E2"/>
    <w:rsid w:val="00AB7BD7"/>
    <w:rsid w:val="00AC1046"/>
    <w:rsid w:val="00AC108E"/>
    <w:rsid w:val="00AC2F04"/>
    <w:rsid w:val="00AC3827"/>
    <w:rsid w:val="00AC38AD"/>
    <w:rsid w:val="00AC38EA"/>
    <w:rsid w:val="00AC3B73"/>
    <w:rsid w:val="00AC3BC7"/>
    <w:rsid w:val="00AC3E44"/>
    <w:rsid w:val="00AC583D"/>
    <w:rsid w:val="00AC62B4"/>
    <w:rsid w:val="00AC655E"/>
    <w:rsid w:val="00AD0067"/>
    <w:rsid w:val="00AD23C0"/>
    <w:rsid w:val="00AD2F7F"/>
    <w:rsid w:val="00AD3D84"/>
    <w:rsid w:val="00AD4845"/>
    <w:rsid w:val="00AD5AEB"/>
    <w:rsid w:val="00AD7277"/>
    <w:rsid w:val="00AD757A"/>
    <w:rsid w:val="00AD7FD3"/>
    <w:rsid w:val="00AE0DED"/>
    <w:rsid w:val="00AE12F4"/>
    <w:rsid w:val="00AE1420"/>
    <w:rsid w:val="00AE1FD6"/>
    <w:rsid w:val="00AE2DA0"/>
    <w:rsid w:val="00AE59D2"/>
    <w:rsid w:val="00AE6AAA"/>
    <w:rsid w:val="00AE6B89"/>
    <w:rsid w:val="00AE6BB7"/>
    <w:rsid w:val="00AF2287"/>
    <w:rsid w:val="00AF578B"/>
    <w:rsid w:val="00AF6791"/>
    <w:rsid w:val="00AF729F"/>
    <w:rsid w:val="00AF74BA"/>
    <w:rsid w:val="00B0363C"/>
    <w:rsid w:val="00B04D8B"/>
    <w:rsid w:val="00B054B6"/>
    <w:rsid w:val="00B07898"/>
    <w:rsid w:val="00B10D03"/>
    <w:rsid w:val="00B11455"/>
    <w:rsid w:val="00B117DE"/>
    <w:rsid w:val="00B122DB"/>
    <w:rsid w:val="00B14392"/>
    <w:rsid w:val="00B150B8"/>
    <w:rsid w:val="00B15A32"/>
    <w:rsid w:val="00B160CD"/>
    <w:rsid w:val="00B201FD"/>
    <w:rsid w:val="00B206C8"/>
    <w:rsid w:val="00B2245C"/>
    <w:rsid w:val="00B22FB0"/>
    <w:rsid w:val="00B236F0"/>
    <w:rsid w:val="00B23785"/>
    <w:rsid w:val="00B24923"/>
    <w:rsid w:val="00B2547C"/>
    <w:rsid w:val="00B254C2"/>
    <w:rsid w:val="00B265EA"/>
    <w:rsid w:val="00B26AAB"/>
    <w:rsid w:val="00B26C6F"/>
    <w:rsid w:val="00B27D30"/>
    <w:rsid w:val="00B30AD0"/>
    <w:rsid w:val="00B3330D"/>
    <w:rsid w:val="00B33FF0"/>
    <w:rsid w:val="00B374C8"/>
    <w:rsid w:val="00B378F8"/>
    <w:rsid w:val="00B403CE"/>
    <w:rsid w:val="00B43380"/>
    <w:rsid w:val="00B43846"/>
    <w:rsid w:val="00B438F3"/>
    <w:rsid w:val="00B439D9"/>
    <w:rsid w:val="00B44660"/>
    <w:rsid w:val="00B450B1"/>
    <w:rsid w:val="00B45ACB"/>
    <w:rsid w:val="00B4702E"/>
    <w:rsid w:val="00B478E1"/>
    <w:rsid w:val="00B47EC4"/>
    <w:rsid w:val="00B50CFE"/>
    <w:rsid w:val="00B52DD4"/>
    <w:rsid w:val="00B5350F"/>
    <w:rsid w:val="00B55175"/>
    <w:rsid w:val="00B5691C"/>
    <w:rsid w:val="00B56EE5"/>
    <w:rsid w:val="00B609EE"/>
    <w:rsid w:val="00B621B5"/>
    <w:rsid w:val="00B630AA"/>
    <w:rsid w:val="00B63F33"/>
    <w:rsid w:val="00B64BD3"/>
    <w:rsid w:val="00B64C16"/>
    <w:rsid w:val="00B64EE5"/>
    <w:rsid w:val="00B65871"/>
    <w:rsid w:val="00B67B7C"/>
    <w:rsid w:val="00B704A5"/>
    <w:rsid w:val="00B712DB"/>
    <w:rsid w:val="00B74DEE"/>
    <w:rsid w:val="00B75B6C"/>
    <w:rsid w:val="00B76734"/>
    <w:rsid w:val="00B776E2"/>
    <w:rsid w:val="00B82298"/>
    <w:rsid w:val="00B83668"/>
    <w:rsid w:val="00B84024"/>
    <w:rsid w:val="00B8424B"/>
    <w:rsid w:val="00B86368"/>
    <w:rsid w:val="00B90216"/>
    <w:rsid w:val="00B90F11"/>
    <w:rsid w:val="00B92D27"/>
    <w:rsid w:val="00B93936"/>
    <w:rsid w:val="00B94B83"/>
    <w:rsid w:val="00B950D8"/>
    <w:rsid w:val="00B972B8"/>
    <w:rsid w:val="00BA055D"/>
    <w:rsid w:val="00BA1253"/>
    <w:rsid w:val="00BA12C8"/>
    <w:rsid w:val="00BA5260"/>
    <w:rsid w:val="00BA545A"/>
    <w:rsid w:val="00BA5D8C"/>
    <w:rsid w:val="00BA759E"/>
    <w:rsid w:val="00BB1FF3"/>
    <w:rsid w:val="00BB335D"/>
    <w:rsid w:val="00BB3858"/>
    <w:rsid w:val="00BB433D"/>
    <w:rsid w:val="00BB448A"/>
    <w:rsid w:val="00BB4F30"/>
    <w:rsid w:val="00BB575A"/>
    <w:rsid w:val="00BC2C38"/>
    <w:rsid w:val="00BC3D6E"/>
    <w:rsid w:val="00BC5AC7"/>
    <w:rsid w:val="00BC6287"/>
    <w:rsid w:val="00BC6558"/>
    <w:rsid w:val="00BC696D"/>
    <w:rsid w:val="00BD26AC"/>
    <w:rsid w:val="00BD338C"/>
    <w:rsid w:val="00BD43FF"/>
    <w:rsid w:val="00BD512E"/>
    <w:rsid w:val="00BD6196"/>
    <w:rsid w:val="00BD7378"/>
    <w:rsid w:val="00BD7747"/>
    <w:rsid w:val="00BE0FF2"/>
    <w:rsid w:val="00BE2F8C"/>
    <w:rsid w:val="00BE3EB2"/>
    <w:rsid w:val="00BE411E"/>
    <w:rsid w:val="00BE56E0"/>
    <w:rsid w:val="00BE5DDB"/>
    <w:rsid w:val="00BE746E"/>
    <w:rsid w:val="00BE7F3B"/>
    <w:rsid w:val="00BF0089"/>
    <w:rsid w:val="00BF1E23"/>
    <w:rsid w:val="00BF212A"/>
    <w:rsid w:val="00BF432B"/>
    <w:rsid w:val="00BF76B0"/>
    <w:rsid w:val="00BF7DB9"/>
    <w:rsid w:val="00C00047"/>
    <w:rsid w:val="00C0302C"/>
    <w:rsid w:val="00C058F2"/>
    <w:rsid w:val="00C06EEC"/>
    <w:rsid w:val="00C07906"/>
    <w:rsid w:val="00C10079"/>
    <w:rsid w:val="00C11C16"/>
    <w:rsid w:val="00C12E4E"/>
    <w:rsid w:val="00C12FF7"/>
    <w:rsid w:val="00C14120"/>
    <w:rsid w:val="00C14BA5"/>
    <w:rsid w:val="00C15A91"/>
    <w:rsid w:val="00C206C1"/>
    <w:rsid w:val="00C21FA2"/>
    <w:rsid w:val="00C24D86"/>
    <w:rsid w:val="00C258AE"/>
    <w:rsid w:val="00C26696"/>
    <w:rsid w:val="00C35209"/>
    <w:rsid w:val="00C355B0"/>
    <w:rsid w:val="00C363D2"/>
    <w:rsid w:val="00C36C95"/>
    <w:rsid w:val="00C371C3"/>
    <w:rsid w:val="00C37A48"/>
    <w:rsid w:val="00C4087C"/>
    <w:rsid w:val="00C41A08"/>
    <w:rsid w:val="00C44A42"/>
    <w:rsid w:val="00C44BAE"/>
    <w:rsid w:val="00C44FA9"/>
    <w:rsid w:val="00C45536"/>
    <w:rsid w:val="00C464AD"/>
    <w:rsid w:val="00C46661"/>
    <w:rsid w:val="00C473A9"/>
    <w:rsid w:val="00C473E6"/>
    <w:rsid w:val="00C47F44"/>
    <w:rsid w:val="00C510A8"/>
    <w:rsid w:val="00C53639"/>
    <w:rsid w:val="00C570D7"/>
    <w:rsid w:val="00C578D2"/>
    <w:rsid w:val="00C60A00"/>
    <w:rsid w:val="00C618A7"/>
    <w:rsid w:val="00C630C8"/>
    <w:rsid w:val="00C634F8"/>
    <w:rsid w:val="00C66693"/>
    <w:rsid w:val="00C70E51"/>
    <w:rsid w:val="00C7215F"/>
    <w:rsid w:val="00C7303D"/>
    <w:rsid w:val="00C73BF1"/>
    <w:rsid w:val="00C73E22"/>
    <w:rsid w:val="00C740A2"/>
    <w:rsid w:val="00C75DEB"/>
    <w:rsid w:val="00C8020E"/>
    <w:rsid w:val="00C80AD6"/>
    <w:rsid w:val="00C82376"/>
    <w:rsid w:val="00C82A52"/>
    <w:rsid w:val="00C83FF5"/>
    <w:rsid w:val="00C85984"/>
    <w:rsid w:val="00C85C0E"/>
    <w:rsid w:val="00C86EFB"/>
    <w:rsid w:val="00C872D0"/>
    <w:rsid w:val="00C8781F"/>
    <w:rsid w:val="00C8799C"/>
    <w:rsid w:val="00C90FC6"/>
    <w:rsid w:val="00C92C56"/>
    <w:rsid w:val="00C93CC8"/>
    <w:rsid w:val="00C93EC2"/>
    <w:rsid w:val="00C96718"/>
    <w:rsid w:val="00C9675C"/>
    <w:rsid w:val="00C96D61"/>
    <w:rsid w:val="00CA237C"/>
    <w:rsid w:val="00CA24AA"/>
    <w:rsid w:val="00CA2FB1"/>
    <w:rsid w:val="00CA5A14"/>
    <w:rsid w:val="00CA5CAF"/>
    <w:rsid w:val="00CA6D67"/>
    <w:rsid w:val="00CA6F22"/>
    <w:rsid w:val="00CA7779"/>
    <w:rsid w:val="00CB0EE6"/>
    <w:rsid w:val="00CB14E4"/>
    <w:rsid w:val="00CB1840"/>
    <w:rsid w:val="00CB20E2"/>
    <w:rsid w:val="00CC09CF"/>
    <w:rsid w:val="00CC10B2"/>
    <w:rsid w:val="00CC1C4C"/>
    <w:rsid w:val="00CC2BB3"/>
    <w:rsid w:val="00CC4C88"/>
    <w:rsid w:val="00CC6D4B"/>
    <w:rsid w:val="00CC72A5"/>
    <w:rsid w:val="00CC7681"/>
    <w:rsid w:val="00CC78FE"/>
    <w:rsid w:val="00CD0497"/>
    <w:rsid w:val="00CD0FDC"/>
    <w:rsid w:val="00CD1082"/>
    <w:rsid w:val="00CD4BA1"/>
    <w:rsid w:val="00CD4F32"/>
    <w:rsid w:val="00CD5377"/>
    <w:rsid w:val="00CD7B3E"/>
    <w:rsid w:val="00CE1C49"/>
    <w:rsid w:val="00CE1F13"/>
    <w:rsid w:val="00CE2F81"/>
    <w:rsid w:val="00CE3614"/>
    <w:rsid w:val="00CE3A8F"/>
    <w:rsid w:val="00CE5B92"/>
    <w:rsid w:val="00CE61AB"/>
    <w:rsid w:val="00CE6229"/>
    <w:rsid w:val="00CE709B"/>
    <w:rsid w:val="00CF0782"/>
    <w:rsid w:val="00CF0CEF"/>
    <w:rsid w:val="00CF245C"/>
    <w:rsid w:val="00CF2538"/>
    <w:rsid w:val="00CF280F"/>
    <w:rsid w:val="00CF4229"/>
    <w:rsid w:val="00CF4430"/>
    <w:rsid w:val="00CF56DF"/>
    <w:rsid w:val="00CF5ACE"/>
    <w:rsid w:val="00D01377"/>
    <w:rsid w:val="00D01CEB"/>
    <w:rsid w:val="00D036A9"/>
    <w:rsid w:val="00D04246"/>
    <w:rsid w:val="00D06EF7"/>
    <w:rsid w:val="00D07A8A"/>
    <w:rsid w:val="00D1071E"/>
    <w:rsid w:val="00D10B9A"/>
    <w:rsid w:val="00D127D4"/>
    <w:rsid w:val="00D12E25"/>
    <w:rsid w:val="00D140B4"/>
    <w:rsid w:val="00D14CD1"/>
    <w:rsid w:val="00D15239"/>
    <w:rsid w:val="00D15B78"/>
    <w:rsid w:val="00D15C86"/>
    <w:rsid w:val="00D209EC"/>
    <w:rsid w:val="00D21D69"/>
    <w:rsid w:val="00D23ADC"/>
    <w:rsid w:val="00D25DF0"/>
    <w:rsid w:val="00D272D2"/>
    <w:rsid w:val="00D279AD"/>
    <w:rsid w:val="00D33850"/>
    <w:rsid w:val="00D34133"/>
    <w:rsid w:val="00D35941"/>
    <w:rsid w:val="00D417C3"/>
    <w:rsid w:val="00D41CF7"/>
    <w:rsid w:val="00D431FC"/>
    <w:rsid w:val="00D434ED"/>
    <w:rsid w:val="00D44819"/>
    <w:rsid w:val="00D44C42"/>
    <w:rsid w:val="00D47826"/>
    <w:rsid w:val="00D47CB5"/>
    <w:rsid w:val="00D52031"/>
    <w:rsid w:val="00D52849"/>
    <w:rsid w:val="00D53B40"/>
    <w:rsid w:val="00D5429D"/>
    <w:rsid w:val="00D55273"/>
    <w:rsid w:val="00D57886"/>
    <w:rsid w:val="00D60394"/>
    <w:rsid w:val="00D60C81"/>
    <w:rsid w:val="00D64009"/>
    <w:rsid w:val="00D661D2"/>
    <w:rsid w:val="00D7196C"/>
    <w:rsid w:val="00D71F9B"/>
    <w:rsid w:val="00D72590"/>
    <w:rsid w:val="00D72F09"/>
    <w:rsid w:val="00D73D01"/>
    <w:rsid w:val="00D74F6C"/>
    <w:rsid w:val="00D77C57"/>
    <w:rsid w:val="00D81C65"/>
    <w:rsid w:val="00D82BB5"/>
    <w:rsid w:val="00D8479E"/>
    <w:rsid w:val="00D854F6"/>
    <w:rsid w:val="00D858FE"/>
    <w:rsid w:val="00D863E6"/>
    <w:rsid w:val="00D86C3E"/>
    <w:rsid w:val="00D86E7D"/>
    <w:rsid w:val="00D87A21"/>
    <w:rsid w:val="00D87CEE"/>
    <w:rsid w:val="00D9024A"/>
    <w:rsid w:val="00D904C5"/>
    <w:rsid w:val="00D90B7E"/>
    <w:rsid w:val="00D90D0C"/>
    <w:rsid w:val="00D95659"/>
    <w:rsid w:val="00D97A5F"/>
    <w:rsid w:val="00DA01A8"/>
    <w:rsid w:val="00DA10AB"/>
    <w:rsid w:val="00DA4005"/>
    <w:rsid w:val="00DA4A1E"/>
    <w:rsid w:val="00DA600F"/>
    <w:rsid w:val="00DA6AF1"/>
    <w:rsid w:val="00DA7862"/>
    <w:rsid w:val="00DB0994"/>
    <w:rsid w:val="00DB2087"/>
    <w:rsid w:val="00DB30B5"/>
    <w:rsid w:val="00DB34A7"/>
    <w:rsid w:val="00DB34C6"/>
    <w:rsid w:val="00DB3FA1"/>
    <w:rsid w:val="00DB6447"/>
    <w:rsid w:val="00DB69DB"/>
    <w:rsid w:val="00DC0827"/>
    <w:rsid w:val="00DC15B8"/>
    <w:rsid w:val="00DC172F"/>
    <w:rsid w:val="00DC3308"/>
    <w:rsid w:val="00DC39D3"/>
    <w:rsid w:val="00DC517D"/>
    <w:rsid w:val="00DC6D6E"/>
    <w:rsid w:val="00DC766E"/>
    <w:rsid w:val="00DC79DD"/>
    <w:rsid w:val="00DD0318"/>
    <w:rsid w:val="00DD05AF"/>
    <w:rsid w:val="00DD1230"/>
    <w:rsid w:val="00DD15F6"/>
    <w:rsid w:val="00DD4C5F"/>
    <w:rsid w:val="00DD4FCC"/>
    <w:rsid w:val="00DD5C57"/>
    <w:rsid w:val="00DD62A3"/>
    <w:rsid w:val="00DD772C"/>
    <w:rsid w:val="00DD7DE7"/>
    <w:rsid w:val="00DE11CD"/>
    <w:rsid w:val="00DE2C87"/>
    <w:rsid w:val="00DE2E00"/>
    <w:rsid w:val="00DE3B2F"/>
    <w:rsid w:val="00DE56AA"/>
    <w:rsid w:val="00DF23FE"/>
    <w:rsid w:val="00DF3A20"/>
    <w:rsid w:val="00DF4F6C"/>
    <w:rsid w:val="00DF5477"/>
    <w:rsid w:val="00DF5A16"/>
    <w:rsid w:val="00DF6486"/>
    <w:rsid w:val="00DF665F"/>
    <w:rsid w:val="00E011F6"/>
    <w:rsid w:val="00E029F5"/>
    <w:rsid w:val="00E02F03"/>
    <w:rsid w:val="00E035CD"/>
    <w:rsid w:val="00E04B28"/>
    <w:rsid w:val="00E055E3"/>
    <w:rsid w:val="00E05E7D"/>
    <w:rsid w:val="00E06304"/>
    <w:rsid w:val="00E06585"/>
    <w:rsid w:val="00E070A4"/>
    <w:rsid w:val="00E10A6B"/>
    <w:rsid w:val="00E11FA2"/>
    <w:rsid w:val="00E12AA2"/>
    <w:rsid w:val="00E1469E"/>
    <w:rsid w:val="00E14DCE"/>
    <w:rsid w:val="00E1635E"/>
    <w:rsid w:val="00E24B63"/>
    <w:rsid w:val="00E25725"/>
    <w:rsid w:val="00E25F58"/>
    <w:rsid w:val="00E26D07"/>
    <w:rsid w:val="00E30449"/>
    <w:rsid w:val="00E307AD"/>
    <w:rsid w:val="00E3093D"/>
    <w:rsid w:val="00E30EA3"/>
    <w:rsid w:val="00E30F9B"/>
    <w:rsid w:val="00E31D0C"/>
    <w:rsid w:val="00E32370"/>
    <w:rsid w:val="00E32B48"/>
    <w:rsid w:val="00E346EF"/>
    <w:rsid w:val="00E35368"/>
    <w:rsid w:val="00E35749"/>
    <w:rsid w:val="00E35796"/>
    <w:rsid w:val="00E358AD"/>
    <w:rsid w:val="00E40B36"/>
    <w:rsid w:val="00E41099"/>
    <w:rsid w:val="00E41836"/>
    <w:rsid w:val="00E4229D"/>
    <w:rsid w:val="00E44AAC"/>
    <w:rsid w:val="00E44CFC"/>
    <w:rsid w:val="00E47190"/>
    <w:rsid w:val="00E52926"/>
    <w:rsid w:val="00E5435C"/>
    <w:rsid w:val="00E54BEF"/>
    <w:rsid w:val="00E566B1"/>
    <w:rsid w:val="00E56957"/>
    <w:rsid w:val="00E62296"/>
    <w:rsid w:val="00E63FC5"/>
    <w:rsid w:val="00E648D9"/>
    <w:rsid w:val="00E659B7"/>
    <w:rsid w:val="00E65E1B"/>
    <w:rsid w:val="00E67B3A"/>
    <w:rsid w:val="00E7012A"/>
    <w:rsid w:val="00E712C2"/>
    <w:rsid w:val="00E765A2"/>
    <w:rsid w:val="00E8128C"/>
    <w:rsid w:val="00E82035"/>
    <w:rsid w:val="00E82CE8"/>
    <w:rsid w:val="00E83071"/>
    <w:rsid w:val="00E851FB"/>
    <w:rsid w:val="00E8590D"/>
    <w:rsid w:val="00E860BE"/>
    <w:rsid w:val="00E90873"/>
    <w:rsid w:val="00E9097F"/>
    <w:rsid w:val="00E95110"/>
    <w:rsid w:val="00E96404"/>
    <w:rsid w:val="00E96C33"/>
    <w:rsid w:val="00E97952"/>
    <w:rsid w:val="00EA372A"/>
    <w:rsid w:val="00EA3C3C"/>
    <w:rsid w:val="00EA4020"/>
    <w:rsid w:val="00EA457C"/>
    <w:rsid w:val="00EA4D21"/>
    <w:rsid w:val="00EA5820"/>
    <w:rsid w:val="00EA64BB"/>
    <w:rsid w:val="00EA720A"/>
    <w:rsid w:val="00EB0CF3"/>
    <w:rsid w:val="00EB12C9"/>
    <w:rsid w:val="00EB2C96"/>
    <w:rsid w:val="00EB2F2F"/>
    <w:rsid w:val="00EB3704"/>
    <w:rsid w:val="00EB3975"/>
    <w:rsid w:val="00EB3FC3"/>
    <w:rsid w:val="00EB7CD7"/>
    <w:rsid w:val="00EC1E8D"/>
    <w:rsid w:val="00EC34B0"/>
    <w:rsid w:val="00EC388A"/>
    <w:rsid w:val="00EC47CC"/>
    <w:rsid w:val="00EC57A2"/>
    <w:rsid w:val="00EC693C"/>
    <w:rsid w:val="00ED09E8"/>
    <w:rsid w:val="00ED0E4E"/>
    <w:rsid w:val="00ED2A5A"/>
    <w:rsid w:val="00ED3D77"/>
    <w:rsid w:val="00ED430B"/>
    <w:rsid w:val="00ED489F"/>
    <w:rsid w:val="00ED48C8"/>
    <w:rsid w:val="00ED4E2E"/>
    <w:rsid w:val="00ED5871"/>
    <w:rsid w:val="00ED6D48"/>
    <w:rsid w:val="00ED7A36"/>
    <w:rsid w:val="00ED7A45"/>
    <w:rsid w:val="00ED7B6F"/>
    <w:rsid w:val="00ED7FCE"/>
    <w:rsid w:val="00EE0C4D"/>
    <w:rsid w:val="00EE1F30"/>
    <w:rsid w:val="00EE27F7"/>
    <w:rsid w:val="00EE313B"/>
    <w:rsid w:val="00EE41C2"/>
    <w:rsid w:val="00EE5312"/>
    <w:rsid w:val="00EF2150"/>
    <w:rsid w:val="00EF2F24"/>
    <w:rsid w:val="00EF5105"/>
    <w:rsid w:val="00EF58D5"/>
    <w:rsid w:val="00EF5F04"/>
    <w:rsid w:val="00EF6911"/>
    <w:rsid w:val="00EF7A4B"/>
    <w:rsid w:val="00EF7FD2"/>
    <w:rsid w:val="00F0158A"/>
    <w:rsid w:val="00F01B4E"/>
    <w:rsid w:val="00F029D6"/>
    <w:rsid w:val="00F02BA7"/>
    <w:rsid w:val="00F0336A"/>
    <w:rsid w:val="00F048EA"/>
    <w:rsid w:val="00F05839"/>
    <w:rsid w:val="00F05AF5"/>
    <w:rsid w:val="00F06D3F"/>
    <w:rsid w:val="00F071ED"/>
    <w:rsid w:val="00F0773A"/>
    <w:rsid w:val="00F10549"/>
    <w:rsid w:val="00F1129C"/>
    <w:rsid w:val="00F13203"/>
    <w:rsid w:val="00F1406A"/>
    <w:rsid w:val="00F14322"/>
    <w:rsid w:val="00F14F09"/>
    <w:rsid w:val="00F20E28"/>
    <w:rsid w:val="00F21D78"/>
    <w:rsid w:val="00F22D56"/>
    <w:rsid w:val="00F23270"/>
    <w:rsid w:val="00F25AF5"/>
    <w:rsid w:val="00F25B7E"/>
    <w:rsid w:val="00F2775F"/>
    <w:rsid w:val="00F30382"/>
    <w:rsid w:val="00F31EF8"/>
    <w:rsid w:val="00F32159"/>
    <w:rsid w:val="00F32B7A"/>
    <w:rsid w:val="00F34F97"/>
    <w:rsid w:val="00F370A6"/>
    <w:rsid w:val="00F377A8"/>
    <w:rsid w:val="00F377AA"/>
    <w:rsid w:val="00F41A18"/>
    <w:rsid w:val="00F42644"/>
    <w:rsid w:val="00F4393F"/>
    <w:rsid w:val="00F43F76"/>
    <w:rsid w:val="00F4428E"/>
    <w:rsid w:val="00F4590B"/>
    <w:rsid w:val="00F4599A"/>
    <w:rsid w:val="00F469FD"/>
    <w:rsid w:val="00F4786B"/>
    <w:rsid w:val="00F478F5"/>
    <w:rsid w:val="00F51E57"/>
    <w:rsid w:val="00F53144"/>
    <w:rsid w:val="00F5528B"/>
    <w:rsid w:val="00F55C21"/>
    <w:rsid w:val="00F55D8B"/>
    <w:rsid w:val="00F57AB8"/>
    <w:rsid w:val="00F61369"/>
    <w:rsid w:val="00F61835"/>
    <w:rsid w:val="00F62524"/>
    <w:rsid w:val="00F625FB"/>
    <w:rsid w:val="00F6478C"/>
    <w:rsid w:val="00F6567C"/>
    <w:rsid w:val="00F65FEA"/>
    <w:rsid w:val="00F6627E"/>
    <w:rsid w:val="00F70AB6"/>
    <w:rsid w:val="00F73C71"/>
    <w:rsid w:val="00F74AA0"/>
    <w:rsid w:val="00F81E22"/>
    <w:rsid w:val="00F828C2"/>
    <w:rsid w:val="00F848A7"/>
    <w:rsid w:val="00F849D3"/>
    <w:rsid w:val="00F87E3F"/>
    <w:rsid w:val="00F905E2"/>
    <w:rsid w:val="00F91AE3"/>
    <w:rsid w:val="00F94466"/>
    <w:rsid w:val="00F94F39"/>
    <w:rsid w:val="00F95CD2"/>
    <w:rsid w:val="00F95D82"/>
    <w:rsid w:val="00F96953"/>
    <w:rsid w:val="00FA0A9A"/>
    <w:rsid w:val="00FA157B"/>
    <w:rsid w:val="00FA37DD"/>
    <w:rsid w:val="00FA3DDE"/>
    <w:rsid w:val="00FA57B1"/>
    <w:rsid w:val="00FA5BFC"/>
    <w:rsid w:val="00FB1CA1"/>
    <w:rsid w:val="00FB2FA8"/>
    <w:rsid w:val="00FC2DF4"/>
    <w:rsid w:val="00FC4866"/>
    <w:rsid w:val="00FC6C8A"/>
    <w:rsid w:val="00FD0987"/>
    <w:rsid w:val="00FD1525"/>
    <w:rsid w:val="00FD49DB"/>
    <w:rsid w:val="00FD53FC"/>
    <w:rsid w:val="00FD67D9"/>
    <w:rsid w:val="00FE1207"/>
    <w:rsid w:val="00FE1B87"/>
    <w:rsid w:val="00FE3C3D"/>
    <w:rsid w:val="00FE3CB9"/>
    <w:rsid w:val="00FE56A7"/>
    <w:rsid w:val="00FE5CA2"/>
    <w:rsid w:val="00FF0936"/>
    <w:rsid w:val="00FF1730"/>
    <w:rsid w:val="00FF2117"/>
    <w:rsid w:val="00FF3612"/>
    <w:rsid w:val="00FF388D"/>
    <w:rsid w:val="00FF4A98"/>
    <w:rsid w:val="00FF58DE"/>
    <w:rsid w:val="00FF60CE"/>
    <w:rsid w:val="00FF6C91"/>
    <w:rsid w:val="00FF6E3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0F9"/>
    <w:pPr>
      <w:overflowPunct w:val="0"/>
      <w:autoSpaceDE w:val="0"/>
      <w:autoSpaceDN w:val="0"/>
      <w:adjustRightInd w:val="0"/>
      <w:textAlignment w:val="baseline"/>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C70F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w:basedOn w:val="Normal"/>
    <w:uiPriority w:val="99"/>
    <w:rsid w:val="006C70F9"/>
    <w:pPr>
      <w:overflowPunct/>
      <w:autoSpaceDE/>
      <w:autoSpaceDN/>
      <w:adjustRightInd/>
      <w:spacing w:before="100" w:beforeAutospacing="1" w:after="100" w:afterAutospacing="1"/>
      <w:textAlignment w:val="auto"/>
    </w:pPr>
    <w:rPr>
      <w:rFonts w:ascii="Tahoma" w:hAnsi="Tahoma"/>
      <w:lang w:val="en-US" w:eastAsia="en-US"/>
    </w:rPr>
  </w:style>
  <w:style w:type="paragraph" w:customStyle="1" w:styleId="a0">
    <w:name w:val="Таблицы (моноширинный)"/>
    <w:basedOn w:val="Normal"/>
    <w:next w:val="Normal"/>
    <w:uiPriority w:val="99"/>
    <w:rsid w:val="00266A4F"/>
    <w:pPr>
      <w:overflowPunct/>
      <w:jc w:val="both"/>
      <w:textAlignment w:val="auto"/>
    </w:pPr>
    <w:rPr>
      <w:rFonts w:ascii="Courier New" w:hAnsi="Courier New" w:cs="Courier New"/>
    </w:rPr>
  </w:style>
  <w:style w:type="paragraph" w:styleId="ListParagraph">
    <w:name w:val="List Paragraph"/>
    <w:basedOn w:val="Normal"/>
    <w:uiPriority w:val="99"/>
    <w:qFormat/>
    <w:rsid w:val="00266A4F"/>
    <w:pPr>
      <w:ind w:left="720"/>
      <w:contextualSpacing/>
    </w:pPr>
  </w:style>
  <w:style w:type="paragraph" w:styleId="NormalWeb">
    <w:name w:val="Normal (Web)"/>
    <w:basedOn w:val="Normal"/>
    <w:uiPriority w:val="99"/>
    <w:rsid w:val="00214C6C"/>
    <w:pPr>
      <w:overflowPunct/>
      <w:autoSpaceDE/>
      <w:autoSpaceDN/>
      <w:adjustRightInd/>
      <w:spacing w:before="100" w:beforeAutospacing="1" w:after="100" w:afterAutospacing="1"/>
      <w:ind w:firstLine="300"/>
      <w:jc w:val="both"/>
      <w:textAlignment w:val="auto"/>
    </w:pPr>
    <w:rPr>
      <w:sz w:val="24"/>
      <w:szCs w:val="24"/>
    </w:rPr>
  </w:style>
  <w:style w:type="paragraph" w:styleId="Header">
    <w:name w:val="header"/>
    <w:basedOn w:val="Normal"/>
    <w:link w:val="HeaderChar"/>
    <w:uiPriority w:val="99"/>
    <w:rsid w:val="00214C6C"/>
    <w:pPr>
      <w:tabs>
        <w:tab w:val="center" w:pos="4677"/>
        <w:tab w:val="right" w:pos="9355"/>
      </w:tabs>
    </w:pPr>
  </w:style>
  <w:style w:type="character" w:customStyle="1" w:styleId="HeaderChar">
    <w:name w:val="Header Char"/>
    <w:basedOn w:val="DefaultParagraphFont"/>
    <w:link w:val="Header"/>
    <w:uiPriority w:val="99"/>
    <w:locked/>
    <w:rsid w:val="00214C6C"/>
    <w:rPr>
      <w:rFonts w:ascii="Times New Roman" w:hAnsi="Times New Roman" w:cs="Times New Roman"/>
      <w:sz w:val="20"/>
      <w:szCs w:val="20"/>
      <w:lang w:eastAsia="ru-RU"/>
    </w:rPr>
  </w:style>
  <w:style w:type="paragraph" w:styleId="Footer">
    <w:name w:val="footer"/>
    <w:basedOn w:val="Normal"/>
    <w:link w:val="FooterChar"/>
    <w:uiPriority w:val="99"/>
    <w:rsid w:val="00214C6C"/>
    <w:pPr>
      <w:tabs>
        <w:tab w:val="center" w:pos="4677"/>
        <w:tab w:val="right" w:pos="9355"/>
      </w:tabs>
    </w:pPr>
  </w:style>
  <w:style w:type="character" w:customStyle="1" w:styleId="FooterChar">
    <w:name w:val="Footer Char"/>
    <w:basedOn w:val="DefaultParagraphFont"/>
    <w:link w:val="Footer"/>
    <w:uiPriority w:val="99"/>
    <w:locked/>
    <w:rsid w:val="00214C6C"/>
    <w:rPr>
      <w:rFonts w:ascii="Times New Roman" w:hAnsi="Times New Roman" w:cs="Times New Roman"/>
      <w:sz w:val="20"/>
      <w:szCs w:val="20"/>
      <w:lang w:eastAsia="ru-RU"/>
    </w:rPr>
  </w:style>
  <w:style w:type="paragraph" w:styleId="NoSpacing">
    <w:name w:val="No Spacing"/>
    <w:uiPriority w:val="99"/>
    <w:qFormat/>
    <w:rsid w:val="001A2B4C"/>
    <w:rPr>
      <w:rFonts w:ascii="Times New Roman" w:eastAsia="Times New Roman" w:hAnsi="Times New Roman"/>
      <w:sz w:val="28"/>
      <w:szCs w:val="20"/>
    </w:rPr>
  </w:style>
  <w:style w:type="paragraph" w:styleId="BalloonText">
    <w:name w:val="Balloon Text"/>
    <w:basedOn w:val="Normal"/>
    <w:link w:val="BalloonTextChar"/>
    <w:uiPriority w:val="99"/>
    <w:semiHidden/>
    <w:rsid w:val="00E035C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35CD"/>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58515357">
      <w:marLeft w:val="0"/>
      <w:marRight w:val="0"/>
      <w:marTop w:val="0"/>
      <w:marBottom w:val="0"/>
      <w:divBdr>
        <w:top w:val="none" w:sz="0" w:space="0" w:color="auto"/>
        <w:left w:val="none" w:sz="0" w:space="0" w:color="auto"/>
        <w:bottom w:val="none" w:sz="0" w:space="0" w:color="auto"/>
        <w:right w:val="none" w:sz="0" w:space="0" w:color="auto"/>
      </w:divBdr>
    </w:div>
    <w:div w:id="558515358">
      <w:marLeft w:val="0"/>
      <w:marRight w:val="0"/>
      <w:marTop w:val="0"/>
      <w:marBottom w:val="0"/>
      <w:divBdr>
        <w:top w:val="none" w:sz="0" w:space="0" w:color="auto"/>
        <w:left w:val="none" w:sz="0" w:space="0" w:color="auto"/>
        <w:bottom w:val="none" w:sz="0" w:space="0" w:color="auto"/>
        <w:right w:val="none" w:sz="0" w:space="0" w:color="auto"/>
      </w:divBdr>
    </w:div>
    <w:div w:id="558515359">
      <w:marLeft w:val="0"/>
      <w:marRight w:val="0"/>
      <w:marTop w:val="0"/>
      <w:marBottom w:val="0"/>
      <w:divBdr>
        <w:top w:val="none" w:sz="0" w:space="0" w:color="auto"/>
        <w:left w:val="none" w:sz="0" w:space="0" w:color="auto"/>
        <w:bottom w:val="none" w:sz="0" w:space="0" w:color="auto"/>
        <w:right w:val="none" w:sz="0" w:space="0" w:color="auto"/>
      </w:divBdr>
    </w:div>
    <w:div w:id="558515360">
      <w:marLeft w:val="0"/>
      <w:marRight w:val="0"/>
      <w:marTop w:val="0"/>
      <w:marBottom w:val="0"/>
      <w:divBdr>
        <w:top w:val="none" w:sz="0" w:space="0" w:color="auto"/>
        <w:left w:val="none" w:sz="0" w:space="0" w:color="auto"/>
        <w:bottom w:val="none" w:sz="0" w:space="0" w:color="auto"/>
        <w:right w:val="none" w:sz="0" w:space="0" w:color="auto"/>
      </w:divBdr>
    </w:div>
    <w:div w:id="558515361">
      <w:marLeft w:val="0"/>
      <w:marRight w:val="0"/>
      <w:marTop w:val="0"/>
      <w:marBottom w:val="0"/>
      <w:divBdr>
        <w:top w:val="none" w:sz="0" w:space="0" w:color="auto"/>
        <w:left w:val="none" w:sz="0" w:space="0" w:color="auto"/>
        <w:bottom w:val="none" w:sz="0" w:space="0" w:color="auto"/>
        <w:right w:val="none" w:sz="0" w:space="0" w:color="auto"/>
      </w:divBdr>
    </w:div>
    <w:div w:id="558515362">
      <w:marLeft w:val="0"/>
      <w:marRight w:val="0"/>
      <w:marTop w:val="0"/>
      <w:marBottom w:val="0"/>
      <w:divBdr>
        <w:top w:val="none" w:sz="0" w:space="0" w:color="auto"/>
        <w:left w:val="none" w:sz="0" w:space="0" w:color="auto"/>
        <w:bottom w:val="none" w:sz="0" w:space="0" w:color="auto"/>
        <w:right w:val="none" w:sz="0" w:space="0" w:color="auto"/>
      </w:divBdr>
    </w:div>
    <w:div w:id="558515363">
      <w:marLeft w:val="0"/>
      <w:marRight w:val="0"/>
      <w:marTop w:val="0"/>
      <w:marBottom w:val="0"/>
      <w:divBdr>
        <w:top w:val="none" w:sz="0" w:space="0" w:color="auto"/>
        <w:left w:val="none" w:sz="0" w:space="0" w:color="auto"/>
        <w:bottom w:val="none" w:sz="0" w:space="0" w:color="auto"/>
        <w:right w:val="none" w:sz="0" w:space="0" w:color="auto"/>
      </w:divBdr>
    </w:div>
    <w:div w:id="558515364">
      <w:marLeft w:val="0"/>
      <w:marRight w:val="0"/>
      <w:marTop w:val="0"/>
      <w:marBottom w:val="0"/>
      <w:divBdr>
        <w:top w:val="none" w:sz="0" w:space="0" w:color="auto"/>
        <w:left w:val="none" w:sz="0" w:space="0" w:color="auto"/>
        <w:bottom w:val="none" w:sz="0" w:space="0" w:color="auto"/>
        <w:right w:val="none" w:sz="0" w:space="0" w:color="auto"/>
      </w:divBdr>
    </w:div>
    <w:div w:id="558515365">
      <w:marLeft w:val="0"/>
      <w:marRight w:val="0"/>
      <w:marTop w:val="0"/>
      <w:marBottom w:val="0"/>
      <w:divBdr>
        <w:top w:val="none" w:sz="0" w:space="0" w:color="auto"/>
        <w:left w:val="none" w:sz="0" w:space="0" w:color="auto"/>
        <w:bottom w:val="none" w:sz="0" w:space="0" w:color="auto"/>
        <w:right w:val="none" w:sz="0" w:space="0" w:color="auto"/>
      </w:divBdr>
    </w:div>
    <w:div w:id="558515366">
      <w:marLeft w:val="0"/>
      <w:marRight w:val="0"/>
      <w:marTop w:val="0"/>
      <w:marBottom w:val="0"/>
      <w:divBdr>
        <w:top w:val="none" w:sz="0" w:space="0" w:color="auto"/>
        <w:left w:val="none" w:sz="0" w:space="0" w:color="auto"/>
        <w:bottom w:val="none" w:sz="0" w:space="0" w:color="auto"/>
        <w:right w:val="none" w:sz="0" w:space="0" w:color="auto"/>
      </w:divBdr>
    </w:div>
    <w:div w:id="558515367">
      <w:marLeft w:val="0"/>
      <w:marRight w:val="0"/>
      <w:marTop w:val="0"/>
      <w:marBottom w:val="0"/>
      <w:divBdr>
        <w:top w:val="none" w:sz="0" w:space="0" w:color="auto"/>
        <w:left w:val="none" w:sz="0" w:space="0" w:color="auto"/>
        <w:bottom w:val="none" w:sz="0" w:space="0" w:color="auto"/>
        <w:right w:val="none" w:sz="0" w:space="0" w:color="auto"/>
      </w:divBdr>
    </w:div>
    <w:div w:id="558515368">
      <w:marLeft w:val="0"/>
      <w:marRight w:val="0"/>
      <w:marTop w:val="0"/>
      <w:marBottom w:val="0"/>
      <w:divBdr>
        <w:top w:val="none" w:sz="0" w:space="0" w:color="auto"/>
        <w:left w:val="none" w:sz="0" w:space="0" w:color="auto"/>
        <w:bottom w:val="none" w:sz="0" w:space="0" w:color="auto"/>
        <w:right w:val="none" w:sz="0" w:space="0" w:color="auto"/>
      </w:divBdr>
    </w:div>
    <w:div w:id="558515369">
      <w:marLeft w:val="0"/>
      <w:marRight w:val="0"/>
      <w:marTop w:val="0"/>
      <w:marBottom w:val="0"/>
      <w:divBdr>
        <w:top w:val="none" w:sz="0" w:space="0" w:color="auto"/>
        <w:left w:val="none" w:sz="0" w:space="0" w:color="auto"/>
        <w:bottom w:val="none" w:sz="0" w:space="0" w:color="auto"/>
        <w:right w:val="none" w:sz="0" w:space="0" w:color="auto"/>
      </w:divBdr>
    </w:div>
    <w:div w:id="558515370">
      <w:marLeft w:val="0"/>
      <w:marRight w:val="0"/>
      <w:marTop w:val="0"/>
      <w:marBottom w:val="0"/>
      <w:divBdr>
        <w:top w:val="none" w:sz="0" w:space="0" w:color="auto"/>
        <w:left w:val="none" w:sz="0" w:space="0" w:color="auto"/>
        <w:bottom w:val="none" w:sz="0" w:space="0" w:color="auto"/>
        <w:right w:val="none" w:sz="0" w:space="0" w:color="auto"/>
      </w:divBdr>
    </w:div>
    <w:div w:id="558515371">
      <w:marLeft w:val="0"/>
      <w:marRight w:val="0"/>
      <w:marTop w:val="0"/>
      <w:marBottom w:val="0"/>
      <w:divBdr>
        <w:top w:val="none" w:sz="0" w:space="0" w:color="auto"/>
        <w:left w:val="none" w:sz="0" w:space="0" w:color="auto"/>
        <w:bottom w:val="none" w:sz="0" w:space="0" w:color="auto"/>
        <w:right w:val="none" w:sz="0" w:space="0" w:color="auto"/>
      </w:divBdr>
    </w:div>
    <w:div w:id="558515372">
      <w:marLeft w:val="0"/>
      <w:marRight w:val="0"/>
      <w:marTop w:val="0"/>
      <w:marBottom w:val="0"/>
      <w:divBdr>
        <w:top w:val="none" w:sz="0" w:space="0" w:color="auto"/>
        <w:left w:val="none" w:sz="0" w:space="0" w:color="auto"/>
        <w:bottom w:val="none" w:sz="0" w:space="0" w:color="auto"/>
        <w:right w:val="none" w:sz="0" w:space="0" w:color="auto"/>
      </w:divBdr>
    </w:div>
    <w:div w:id="558515373">
      <w:marLeft w:val="0"/>
      <w:marRight w:val="0"/>
      <w:marTop w:val="0"/>
      <w:marBottom w:val="0"/>
      <w:divBdr>
        <w:top w:val="none" w:sz="0" w:space="0" w:color="auto"/>
        <w:left w:val="none" w:sz="0" w:space="0" w:color="auto"/>
        <w:bottom w:val="none" w:sz="0" w:space="0" w:color="auto"/>
        <w:right w:val="none" w:sz="0" w:space="0" w:color="auto"/>
      </w:divBdr>
    </w:div>
    <w:div w:id="558515374">
      <w:marLeft w:val="0"/>
      <w:marRight w:val="0"/>
      <w:marTop w:val="0"/>
      <w:marBottom w:val="0"/>
      <w:divBdr>
        <w:top w:val="none" w:sz="0" w:space="0" w:color="auto"/>
        <w:left w:val="none" w:sz="0" w:space="0" w:color="auto"/>
        <w:bottom w:val="none" w:sz="0" w:space="0" w:color="auto"/>
        <w:right w:val="none" w:sz="0" w:space="0" w:color="auto"/>
      </w:divBdr>
    </w:div>
    <w:div w:id="558515375">
      <w:marLeft w:val="0"/>
      <w:marRight w:val="0"/>
      <w:marTop w:val="0"/>
      <w:marBottom w:val="0"/>
      <w:divBdr>
        <w:top w:val="none" w:sz="0" w:space="0" w:color="auto"/>
        <w:left w:val="none" w:sz="0" w:space="0" w:color="auto"/>
        <w:bottom w:val="none" w:sz="0" w:space="0" w:color="auto"/>
        <w:right w:val="none" w:sz="0" w:space="0" w:color="auto"/>
      </w:divBdr>
    </w:div>
    <w:div w:id="558515376">
      <w:marLeft w:val="0"/>
      <w:marRight w:val="0"/>
      <w:marTop w:val="0"/>
      <w:marBottom w:val="0"/>
      <w:divBdr>
        <w:top w:val="none" w:sz="0" w:space="0" w:color="auto"/>
        <w:left w:val="none" w:sz="0" w:space="0" w:color="auto"/>
        <w:bottom w:val="none" w:sz="0" w:space="0" w:color="auto"/>
        <w:right w:val="none" w:sz="0" w:space="0" w:color="auto"/>
      </w:divBdr>
    </w:div>
    <w:div w:id="558515377">
      <w:marLeft w:val="0"/>
      <w:marRight w:val="0"/>
      <w:marTop w:val="0"/>
      <w:marBottom w:val="0"/>
      <w:divBdr>
        <w:top w:val="none" w:sz="0" w:space="0" w:color="auto"/>
        <w:left w:val="none" w:sz="0" w:space="0" w:color="auto"/>
        <w:bottom w:val="none" w:sz="0" w:space="0" w:color="auto"/>
        <w:right w:val="none" w:sz="0" w:space="0" w:color="auto"/>
      </w:divBdr>
    </w:div>
    <w:div w:id="5585153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17</Pages>
  <Words>2836</Words>
  <Characters>16166</Characters>
  <Application>Microsoft Office Outlook</Application>
  <DocSecurity>0</DocSecurity>
  <Lines>0</Lines>
  <Paragraphs>0</Paragraphs>
  <ScaleCrop>false</ScaleCrop>
  <Company>Ispolkom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Ispolkom</dc:creator>
  <cp:keywords/>
  <dc:description/>
  <cp:lastModifiedBy>BLACK EDITION</cp:lastModifiedBy>
  <cp:revision>4</cp:revision>
  <cp:lastPrinted>2016-05-17T06:51:00Z</cp:lastPrinted>
  <dcterms:created xsi:type="dcterms:W3CDTF">2016-05-16T09:19:00Z</dcterms:created>
  <dcterms:modified xsi:type="dcterms:W3CDTF">2016-05-17T06:54:00Z</dcterms:modified>
</cp:coreProperties>
</file>